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BA2BD" w14:textId="1B099336" w:rsidR="006E3602" w:rsidRPr="004323A2" w:rsidRDefault="006E3602" w:rsidP="006E3602">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Pr>
          <w:rFonts w:cs="Arial"/>
          <w:sz w:val="24"/>
          <w:szCs w:val="24"/>
        </w:rPr>
        <w:t>-bis</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B36107" w:rsidRPr="00B36107">
        <w:rPr>
          <w:rFonts w:eastAsiaTheme="minorEastAsia" w:cs="Arial"/>
          <w:sz w:val="24"/>
          <w:szCs w:val="24"/>
        </w:rPr>
        <w:t>R4-2316143</w:t>
      </w:r>
      <w:bookmarkStart w:id="0" w:name="_GoBack"/>
      <w:bookmarkEnd w:id="0"/>
    </w:p>
    <w:p w14:paraId="343F2F7C" w14:textId="77777777" w:rsidR="006E3602" w:rsidRPr="00457A10" w:rsidRDefault="006E3602" w:rsidP="006E3602">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Xiamen</w:t>
      </w:r>
      <w:r w:rsidRPr="006F7B87">
        <w:rPr>
          <w:rFonts w:eastAsia="宋体" w:cs="Arial"/>
          <w:sz w:val="24"/>
          <w:szCs w:val="24"/>
        </w:rPr>
        <w:t xml:space="preserve">, </w:t>
      </w:r>
      <w:r>
        <w:rPr>
          <w:rFonts w:eastAsia="宋体" w:cs="Arial"/>
          <w:sz w:val="24"/>
          <w:szCs w:val="24"/>
        </w:rPr>
        <w:t>China</w:t>
      </w:r>
      <w:r w:rsidRPr="006F7B87">
        <w:rPr>
          <w:rFonts w:eastAsia="宋体" w:cs="Arial"/>
          <w:sz w:val="24"/>
          <w:szCs w:val="24"/>
        </w:rPr>
        <w:t xml:space="preserve">, </w:t>
      </w:r>
      <w:r>
        <w:rPr>
          <w:rFonts w:eastAsia="宋体" w:cs="Arial"/>
          <w:sz w:val="24"/>
          <w:szCs w:val="24"/>
        </w:rPr>
        <w:t>October</w:t>
      </w:r>
      <w:r w:rsidRPr="006F7B87">
        <w:rPr>
          <w:rFonts w:eastAsia="宋体" w:cs="Arial"/>
          <w:sz w:val="24"/>
          <w:szCs w:val="24"/>
        </w:rPr>
        <w:t xml:space="preserve"> </w:t>
      </w:r>
      <w:r>
        <w:rPr>
          <w:rFonts w:eastAsia="宋体" w:cs="Arial"/>
          <w:sz w:val="24"/>
          <w:szCs w:val="24"/>
        </w:rPr>
        <w:t>09</w:t>
      </w:r>
      <w:r w:rsidRPr="006F7B87">
        <w:rPr>
          <w:rFonts w:eastAsia="宋体" w:cs="Arial"/>
          <w:sz w:val="24"/>
          <w:szCs w:val="24"/>
        </w:rPr>
        <w:t xml:space="preserve"> – </w:t>
      </w:r>
      <w:r>
        <w:rPr>
          <w:rFonts w:eastAsia="宋体" w:cs="Arial"/>
          <w:sz w:val="24"/>
          <w:szCs w:val="24"/>
        </w:rPr>
        <w:t>October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2023</w:t>
      </w:r>
    </w:p>
    <w:p w14:paraId="183F76D8" w14:textId="77777777" w:rsidR="009B4D9D" w:rsidRPr="006E3602" w:rsidRDefault="009B4D9D" w:rsidP="009B4D9D">
      <w:pPr>
        <w:tabs>
          <w:tab w:val="left" w:pos="1985"/>
        </w:tabs>
        <w:spacing w:after="120"/>
        <w:jc w:val="both"/>
        <w:rPr>
          <w:rFonts w:ascii="Arial" w:hAnsi="Arial" w:cs="Arial"/>
          <w:b/>
          <w:sz w:val="22"/>
          <w:szCs w:val="22"/>
        </w:rPr>
      </w:pPr>
    </w:p>
    <w:p w14:paraId="55BF055F" w14:textId="6D0C46EA"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6B1080">
        <w:rPr>
          <w:rFonts w:ascii="Arial" w:hAnsi="Arial" w:cs="Arial"/>
          <w:b/>
          <w:sz w:val="22"/>
          <w:szCs w:val="22"/>
        </w:rPr>
        <w:tab/>
      </w:r>
      <w:bookmarkStart w:id="1" w:name="OLE_LINK3"/>
      <w:bookmarkStart w:id="2" w:name="OLE_LINK4"/>
      <w:r w:rsidR="00385123">
        <w:rPr>
          <w:rFonts w:ascii="Arial" w:hAnsi="Arial" w:cs="Arial"/>
          <w:b/>
          <w:sz w:val="22"/>
          <w:szCs w:val="22"/>
        </w:rPr>
        <w:t>5.34.3.2</w:t>
      </w:r>
      <w:bookmarkEnd w:id="1"/>
      <w:bookmarkEnd w:id="2"/>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35522642"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800A6" w:rsidRPr="00BE2E8D">
        <w:rPr>
          <w:rFonts w:ascii="Arial" w:hAnsi="Arial" w:cs="Arial"/>
          <w:b/>
          <w:sz w:val="22"/>
          <w:szCs w:val="22"/>
        </w:rPr>
        <w:t>RRM requirements</w:t>
      </w:r>
      <w:r w:rsidR="00C800A6" w:rsidRPr="001330A3">
        <w:rPr>
          <w:rFonts w:ascii="Arial" w:hAnsi="Arial" w:cs="Arial"/>
          <w:b/>
          <w:sz w:val="22"/>
          <w:szCs w:val="22"/>
        </w:rPr>
        <w:t xml:space="preserve"> </w:t>
      </w:r>
      <w:r w:rsidR="00C800A6" w:rsidRPr="00BE31AB">
        <w:rPr>
          <w:rFonts w:ascii="Arial" w:hAnsi="Arial" w:cs="Arial"/>
          <w:b/>
          <w:sz w:val="22"/>
          <w:szCs w:val="22"/>
        </w:rPr>
        <w:t>on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887FFC7" w14:textId="0E074A4B" w:rsidR="00B735A5" w:rsidRDefault="00683781" w:rsidP="00683781">
      <w:pPr>
        <w:spacing w:after="120"/>
        <w:rPr>
          <w:rFonts w:eastAsiaTheme="minorEastAsia"/>
          <w:sz w:val="22"/>
          <w:szCs w:val="22"/>
        </w:rPr>
      </w:pPr>
      <w:r w:rsidRPr="00683781">
        <w:rPr>
          <w:rFonts w:eastAsiaTheme="minorEastAsia"/>
          <w:sz w:val="22"/>
          <w:szCs w:val="22"/>
        </w:rPr>
        <w:t>In RAN4 #10</w:t>
      </w:r>
      <w:r w:rsidR="00F62128">
        <w:rPr>
          <w:rFonts w:eastAsiaTheme="minorEastAsia"/>
          <w:sz w:val="22"/>
          <w:szCs w:val="22"/>
        </w:rPr>
        <w:t>8</w:t>
      </w:r>
      <w:r w:rsidRPr="00683781">
        <w:rPr>
          <w:rFonts w:eastAsiaTheme="minorEastAsia"/>
          <w:sz w:val="22"/>
          <w:szCs w:val="22"/>
        </w:rPr>
        <w:t xml:space="preserve"> meeting,</w:t>
      </w:r>
      <w:r>
        <w:rPr>
          <w:rFonts w:eastAsiaTheme="minorEastAsia"/>
          <w:sz w:val="22"/>
          <w:szCs w:val="22"/>
        </w:rPr>
        <w:t xml:space="preserve"> </w:t>
      </w:r>
      <w:r w:rsidR="001513FE" w:rsidRPr="001513FE">
        <w:rPr>
          <w:rFonts w:eastAsiaTheme="minorEastAsia"/>
          <w:sz w:val="22"/>
          <w:szCs w:val="22"/>
        </w:rPr>
        <w:t>SSB-less SCell operation for inter-band CA for FR1 and co-located cells</w:t>
      </w:r>
      <w:r w:rsidR="001513FE">
        <w:rPr>
          <w:rFonts w:eastAsiaTheme="minorEastAsia"/>
          <w:sz w:val="22"/>
          <w:szCs w:val="22"/>
        </w:rPr>
        <w:t xml:space="preserve"> </w:t>
      </w:r>
      <w:r w:rsidR="001513FE">
        <w:rPr>
          <w:rFonts w:eastAsiaTheme="minorEastAsia" w:hint="eastAsia"/>
          <w:sz w:val="22"/>
          <w:szCs w:val="22"/>
        </w:rPr>
        <w:t>was</w:t>
      </w:r>
      <w:r w:rsidR="001513FE">
        <w:rPr>
          <w:rFonts w:eastAsiaTheme="minorEastAsia"/>
          <w:sz w:val="22"/>
          <w:szCs w:val="22"/>
        </w:rPr>
        <w:t xml:space="preserve"> discussed and the WF [1] was approved.</w:t>
      </w:r>
      <w:r w:rsidR="00970028">
        <w:rPr>
          <w:rFonts w:eastAsiaTheme="minorEastAsia"/>
          <w:sz w:val="22"/>
          <w:szCs w:val="22"/>
        </w:rPr>
        <w:t xml:space="preserve"> </w:t>
      </w:r>
    </w:p>
    <w:p w14:paraId="7615E6D3" w14:textId="54B68465" w:rsidR="00CC5E8E" w:rsidRDefault="00970028" w:rsidP="00CC5E8E">
      <w:pPr>
        <w:spacing w:after="120"/>
        <w:rPr>
          <w:rFonts w:eastAsiaTheme="minorEastAsia"/>
          <w:sz w:val="22"/>
          <w:szCs w:val="22"/>
        </w:rPr>
      </w:pPr>
      <w:r w:rsidRPr="00970028">
        <w:rPr>
          <w:rFonts w:eastAsiaTheme="minorEastAsia"/>
          <w:sz w:val="22"/>
          <w:szCs w:val="22"/>
        </w:rPr>
        <w:t>SSB-less SCell operation for FR1 in</w:t>
      </w:r>
      <w:r>
        <w:rPr>
          <w:rFonts w:eastAsiaTheme="minorEastAsia"/>
          <w:sz w:val="22"/>
          <w:szCs w:val="22"/>
        </w:rPr>
        <w:t xml:space="preserve">ter-band CA </w:t>
      </w:r>
      <w:r w:rsidRPr="00970028">
        <w:rPr>
          <w:rFonts w:eastAsiaTheme="minorEastAsia"/>
          <w:sz w:val="22"/>
          <w:szCs w:val="22"/>
        </w:rPr>
        <w:t xml:space="preserve">can reduce </w:t>
      </w:r>
      <w:r w:rsidR="009D4341" w:rsidRPr="00970028">
        <w:rPr>
          <w:rFonts w:eastAsiaTheme="minorEastAsia"/>
          <w:sz w:val="22"/>
          <w:szCs w:val="22"/>
        </w:rPr>
        <w:t xml:space="preserve">network energy consumption </w:t>
      </w:r>
      <w:r w:rsidRPr="00970028">
        <w:rPr>
          <w:rFonts w:eastAsiaTheme="minorEastAsia"/>
          <w:sz w:val="22"/>
          <w:szCs w:val="22"/>
        </w:rPr>
        <w:t>as well as</w:t>
      </w:r>
      <w:r w:rsidR="009D4341" w:rsidRPr="00970028">
        <w:rPr>
          <w:rFonts w:eastAsiaTheme="minorEastAsia"/>
          <w:sz w:val="22"/>
          <w:szCs w:val="22"/>
        </w:rPr>
        <w:t xml:space="preserve"> SCell activation delay</w:t>
      </w:r>
      <w:r w:rsidR="00CC5E8E">
        <w:rPr>
          <w:rFonts w:eastAsiaTheme="minorEastAsia"/>
          <w:sz w:val="22"/>
          <w:szCs w:val="22"/>
        </w:rPr>
        <w:t>, we present our views about the potential feasibility and solutions</w:t>
      </w:r>
      <w:r w:rsidR="00CC5E8E" w:rsidRPr="00573EF1">
        <w:t xml:space="preserve"> </w:t>
      </w:r>
      <w:r w:rsidR="00CC5E8E" w:rsidRPr="00573EF1">
        <w:rPr>
          <w:rFonts w:eastAsiaTheme="minorEastAsia"/>
          <w:sz w:val="22"/>
          <w:szCs w:val="22"/>
        </w:rPr>
        <w:t>on SSB-less SCell operation for FR1 inter-band CA</w:t>
      </w:r>
      <w:r w:rsidR="00CC5E8E">
        <w:rPr>
          <w:rFonts w:eastAsiaTheme="minorEastAsia"/>
          <w:sz w:val="22"/>
          <w:szCs w:val="22"/>
        </w:rPr>
        <w:t xml:space="preserve"> in this paper.</w:t>
      </w:r>
    </w:p>
    <w:p w14:paraId="7A60FA4E" w14:textId="77777777" w:rsidR="00B735A5" w:rsidRPr="00683781"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455C377A" w14:textId="4F87F1A6" w:rsidR="000C4815" w:rsidRPr="00864552" w:rsidRDefault="00864552" w:rsidP="000C4815">
      <w:pPr>
        <w:pStyle w:val="afff6"/>
      </w:pPr>
      <w:r w:rsidRPr="00864552">
        <w:rPr>
          <w:szCs w:val="22"/>
        </w:rPr>
        <w:t>Feasibility conditions</w:t>
      </w:r>
    </w:p>
    <w:p w14:paraId="7DC91A29" w14:textId="77777777" w:rsidR="000C4815" w:rsidRPr="00864552" w:rsidRDefault="000C4815" w:rsidP="000C4815">
      <w:pPr>
        <w:spacing w:after="120"/>
        <w:jc w:val="both"/>
        <w:rPr>
          <w:rFonts w:eastAsiaTheme="minorEastAsia" w:cs="v4.2.0"/>
          <w:i/>
          <w:sz w:val="22"/>
          <w:szCs w:val="22"/>
        </w:rPr>
      </w:pPr>
      <w:r w:rsidRPr="00864552">
        <w:rPr>
          <w:rFonts w:eastAsiaTheme="minorEastAsia" w:cs="v4.2.0" w:hint="eastAsia"/>
          <w:i/>
          <w:sz w:val="22"/>
          <w:szCs w:val="22"/>
        </w:rPr>
        <w:t>S</w:t>
      </w:r>
      <w:r w:rsidRPr="00864552">
        <w:rPr>
          <w:rFonts w:eastAsiaTheme="minorEastAsia" w:cs="v4.2.0"/>
          <w:i/>
          <w:sz w:val="22"/>
          <w:szCs w:val="22"/>
        </w:rPr>
        <w:t>tatus in the WF [1]</w:t>
      </w:r>
      <w:r w:rsidRPr="00864552">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3148CF"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1D8864C4" w14:textId="77777777" w:rsidR="003148CF" w:rsidRPr="003148CF" w:rsidRDefault="003148CF" w:rsidP="003148CF">
            <w:pPr>
              <w:rPr>
                <w:b/>
                <w:sz w:val="20"/>
                <w:szCs w:val="20"/>
                <w:u w:val="single"/>
              </w:rPr>
            </w:pPr>
            <w:r w:rsidRPr="003148CF">
              <w:rPr>
                <w:b/>
                <w:sz w:val="20"/>
                <w:szCs w:val="20"/>
                <w:u w:val="single"/>
              </w:rPr>
              <w:t>Issue 1-2-1: RTD conditions for scenario 1</w:t>
            </w:r>
          </w:p>
          <w:p w14:paraId="148E78BD" w14:textId="77777777" w:rsidR="003148CF" w:rsidRPr="00891F9C" w:rsidRDefault="003148CF" w:rsidP="003148CF">
            <w:pPr>
              <w:pStyle w:val="affd"/>
              <w:widowControl/>
              <w:numPr>
                <w:ilvl w:val="0"/>
                <w:numId w:val="31"/>
              </w:numPr>
              <w:overflowPunct w:val="0"/>
              <w:autoSpaceDE w:val="0"/>
              <w:autoSpaceDN w:val="0"/>
              <w:adjustRightInd w:val="0"/>
              <w:spacing w:after="120" w:line="252" w:lineRule="auto"/>
              <w:ind w:left="644" w:firstLineChars="0"/>
              <w:rPr>
                <w:sz w:val="20"/>
                <w:szCs w:val="20"/>
                <w:lang w:eastAsia="ja-JP"/>
              </w:rPr>
            </w:pPr>
            <w:r w:rsidRPr="00891F9C">
              <w:rPr>
                <w:sz w:val="20"/>
                <w:szCs w:val="20"/>
                <w:lang w:eastAsia="ja-JP"/>
              </w:rPr>
              <w:t>Agreements</w:t>
            </w:r>
          </w:p>
          <w:p w14:paraId="38BAB3B7" w14:textId="77777777" w:rsidR="003148CF" w:rsidRPr="00891F9C" w:rsidRDefault="003148CF" w:rsidP="003148CF">
            <w:pPr>
              <w:pStyle w:val="affd"/>
              <w:widowControl/>
              <w:numPr>
                <w:ilvl w:val="2"/>
                <w:numId w:val="31"/>
              </w:numPr>
              <w:overflowPunct w:val="0"/>
              <w:autoSpaceDE w:val="0"/>
              <w:autoSpaceDN w:val="0"/>
              <w:adjustRightInd w:val="0"/>
              <w:spacing w:after="120" w:line="252" w:lineRule="auto"/>
              <w:ind w:firstLineChars="0"/>
              <w:rPr>
                <w:bCs/>
                <w:sz w:val="20"/>
                <w:szCs w:val="20"/>
              </w:rPr>
            </w:pPr>
            <w:r w:rsidRPr="00891F9C">
              <w:rPr>
                <w:rFonts w:eastAsiaTheme="minorEastAsia"/>
                <w:iCs/>
                <w:sz w:val="20"/>
                <w:szCs w:val="20"/>
              </w:rPr>
              <w:t xml:space="preserve">Define requirements for </w:t>
            </w:r>
            <w:r w:rsidRPr="00891F9C">
              <w:rPr>
                <w:bCs/>
                <w:sz w:val="20"/>
                <w:szCs w:val="20"/>
              </w:rPr>
              <w:t>RTD ≤ CP</w:t>
            </w:r>
          </w:p>
          <w:p w14:paraId="6D8D5123" w14:textId="77777777" w:rsidR="003148CF" w:rsidRPr="00891F9C" w:rsidRDefault="003148CF" w:rsidP="003148CF">
            <w:pPr>
              <w:pStyle w:val="affd"/>
              <w:widowControl/>
              <w:numPr>
                <w:ilvl w:val="3"/>
                <w:numId w:val="31"/>
              </w:numPr>
              <w:overflowPunct w:val="0"/>
              <w:autoSpaceDE w:val="0"/>
              <w:autoSpaceDN w:val="0"/>
              <w:adjustRightInd w:val="0"/>
              <w:spacing w:after="120" w:line="252" w:lineRule="auto"/>
              <w:ind w:firstLineChars="0"/>
              <w:rPr>
                <w:bCs/>
                <w:sz w:val="20"/>
                <w:szCs w:val="20"/>
              </w:rPr>
            </w:pPr>
            <w:r w:rsidRPr="00891F9C">
              <w:rPr>
                <w:bCs/>
                <w:sz w:val="20"/>
                <w:szCs w:val="20"/>
              </w:rPr>
              <w:t>note: the CP corresponding to the [largest SCS across CCs or SCell SCS]</w:t>
            </w:r>
          </w:p>
          <w:p w14:paraId="616EADDD" w14:textId="77777777" w:rsidR="003148CF" w:rsidRPr="00891F9C" w:rsidRDefault="003148CF" w:rsidP="003148CF">
            <w:pPr>
              <w:pStyle w:val="affd"/>
              <w:widowControl/>
              <w:numPr>
                <w:ilvl w:val="2"/>
                <w:numId w:val="31"/>
              </w:numPr>
              <w:overflowPunct w:val="0"/>
              <w:autoSpaceDE w:val="0"/>
              <w:autoSpaceDN w:val="0"/>
              <w:adjustRightInd w:val="0"/>
              <w:spacing w:after="120" w:line="252" w:lineRule="auto"/>
              <w:ind w:firstLineChars="0"/>
              <w:rPr>
                <w:bCs/>
                <w:sz w:val="20"/>
                <w:szCs w:val="20"/>
              </w:rPr>
            </w:pPr>
            <w:r w:rsidRPr="00891F9C">
              <w:rPr>
                <w:bCs/>
                <w:sz w:val="20"/>
                <w:szCs w:val="20"/>
              </w:rPr>
              <w:t>FFS if additional requirements shall be considered for RTD ≤ 260ns</w:t>
            </w:r>
          </w:p>
          <w:p w14:paraId="6E10E4C1" w14:textId="77777777" w:rsidR="003148CF" w:rsidRPr="00891F9C" w:rsidRDefault="003148CF" w:rsidP="003148CF">
            <w:pPr>
              <w:pStyle w:val="affd"/>
              <w:widowControl/>
              <w:numPr>
                <w:ilvl w:val="2"/>
                <w:numId w:val="31"/>
              </w:numPr>
              <w:overflowPunct w:val="0"/>
              <w:autoSpaceDE w:val="0"/>
              <w:autoSpaceDN w:val="0"/>
              <w:adjustRightInd w:val="0"/>
              <w:spacing w:after="120" w:line="252" w:lineRule="auto"/>
              <w:ind w:firstLineChars="0"/>
              <w:rPr>
                <w:bCs/>
                <w:sz w:val="20"/>
                <w:szCs w:val="20"/>
              </w:rPr>
            </w:pPr>
            <w:r w:rsidRPr="00891F9C">
              <w:rPr>
                <w:bCs/>
                <w:sz w:val="20"/>
                <w:szCs w:val="20"/>
              </w:rPr>
              <w:t>Performance requirements (RRM and/or demodulation) need to be introduced for the scenario with RTD ≤ CP to guarantee proper performance on the SCell</w:t>
            </w:r>
          </w:p>
          <w:p w14:paraId="2E5DBE5B" w14:textId="77777777" w:rsidR="00D15052" w:rsidRPr="003148CF" w:rsidRDefault="00D15052" w:rsidP="003148CF">
            <w:pPr>
              <w:spacing w:after="120"/>
              <w:rPr>
                <w:rFonts w:eastAsiaTheme="minorEastAsia"/>
                <w:sz w:val="20"/>
                <w:szCs w:val="20"/>
                <w:lang w:val="x-none"/>
              </w:rPr>
            </w:pPr>
          </w:p>
          <w:p w14:paraId="526226A7" w14:textId="77777777" w:rsidR="003148CF" w:rsidRPr="003148CF" w:rsidRDefault="003148CF" w:rsidP="003148CF">
            <w:pPr>
              <w:rPr>
                <w:b/>
                <w:sz w:val="20"/>
                <w:szCs w:val="20"/>
                <w:u w:val="single"/>
              </w:rPr>
            </w:pPr>
            <w:r w:rsidRPr="003148CF">
              <w:rPr>
                <w:b/>
                <w:sz w:val="20"/>
                <w:szCs w:val="20"/>
                <w:u w:val="single"/>
              </w:rPr>
              <w:t>Issue 1-2-2: Power difference conditions for scenario 1</w:t>
            </w:r>
          </w:p>
          <w:p w14:paraId="1A71BA20" w14:textId="77777777" w:rsidR="003148CF" w:rsidRPr="003148CF" w:rsidRDefault="003148CF" w:rsidP="003148CF">
            <w:pPr>
              <w:spacing w:after="120"/>
              <w:rPr>
                <w:sz w:val="20"/>
                <w:szCs w:val="20"/>
              </w:rPr>
            </w:pPr>
            <w:r w:rsidRPr="003148CF">
              <w:rPr>
                <w:sz w:val="20"/>
                <w:szCs w:val="20"/>
              </w:rPr>
              <w:t>Proposals:</w:t>
            </w:r>
          </w:p>
          <w:p w14:paraId="17FE0EDB" w14:textId="77777777" w:rsidR="003148CF" w:rsidRPr="003148CF" w:rsidRDefault="003148CF" w:rsidP="003148CF">
            <w:pPr>
              <w:numPr>
                <w:ilvl w:val="1"/>
                <w:numId w:val="22"/>
              </w:numPr>
              <w:spacing w:after="120" w:line="259" w:lineRule="auto"/>
              <w:ind w:left="1440"/>
              <w:rPr>
                <w:sz w:val="20"/>
                <w:szCs w:val="20"/>
              </w:rPr>
            </w:pPr>
            <w:r w:rsidRPr="003148CF">
              <w:rPr>
                <w:sz w:val="20"/>
                <w:szCs w:val="20"/>
              </w:rPr>
              <w:t>Proposal 1: The reception power difference shall be within 6dB. (Apple, MTK, CMCC, Intel, SS, Huawei, Vivo, Ericsson, ZTE, LGE, CATT)</w:t>
            </w:r>
          </w:p>
          <w:p w14:paraId="088CA800" w14:textId="77777777" w:rsidR="003148CF" w:rsidRPr="003148CF" w:rsidRDefault="003148CF" w:rsidP="003148CF">
            <w:pPr>
              <w:numPr>
                <w:ilvl w:val="2"/>
                <w:numId w:val="22"/>
              </w:numPr>
              <w:spacing w:after="120" w:line="259" w:lineRule="auto"/>
              <w:rPr>
                <w:sz w:val="20"/>
                <w:szCs w:val="20"/>
              </w:rPr>
            </w:pPr>
            <w:r w:rsidRPr="003148CF">
              <w:rPr>
                <w:sz w:val="20"/>
                <w:szCs w:val="20"/>
              </w:rPr>
              <w:t>Proposal 1a: For a UE using single RF chain, the difference of reception power with the reference cell selected from FR1 inter-band active serving cells is within 6dB (SS, Ericsson)</w:t>
            </w:r>
          </w:p>
          <w:p w14:paraId="1715C392" w14:textId="77777777" w:rsidR="003148CF" w:rsidRPr="003148CF" w:rsidRDefault="003148CF" w:rsidP="003148CF">
            <w:pPr>
              <w:numPr>
                <w:ilvl w:val="2"/>
                <w:numId w:val="22"/>
              </w:numPr>
              <w:spacing w:after="120" w:line="259" w:lineRule="auto"/>
              <w:rPr>
                <w:sz w:val="20"/>
                <w:szCs w:val="20"/>
              </w:rPr>
            </w:pPr>
            <w:r w:rsidRPr="003148CF">
              <w:rPr>
                <w:sz w:val="20"/>
                <w:szCs w:val="20"/>
              </w:rPr>
              <w:t>Proposal 1b: (Vivo)</w:t>
            </w:r>
          </w:p>
          <w:p w14:paraId="38FC7B07" w14:textId="77777777" w:rsidR="003148CF" w:rsidRPr="003148CF" w:rsidRDefault="003148CF" w:rsidP="003148CF">
            <w:pPr>
              <w:numPr>
                <w:ilvl w:val="3"/>
                <w:numId w:val="22"/>
              </w:numPr>
              <w:overflowPunct w:val="0"/>
              <w:autoSpaceDE w:val="0"/>
              <w:autoSpaceDN w:val="0"/>
              <w:adjustRightInd w:val="0"/>
              <w:spacing w:after="120" w:line="259" w:lineRule="auto"/>
              <w:textAlignment w:val="baseline"/>
              <w:rPr>
                <w:sz w:val="20"/>
                <w:szCs w:val="20"/>
              </w:rPr>
            </w:pPr>
            <w:r w:rsidRPr="003148CF">
              <w:rPr>
                <w:sz w:val="20"/>
                <w:szCs w:val="20"/>
              </w:rPr>
              <w:t>The difference of Tx power with the FR1 inter-band active serving cell is within 6dB, and the same UE RF chain is used for the SSB-less SCell</w:t>
            </w:r>
          </w:p>
          <w:p w14:paraId="49087DDB" w14:textId="77777777" w:rsidR="003148CF" w:rsidRPr="003148CF" w:rsidRDefault="003148CF" w:rsidP="003148CF">
            <w:pPr>
              <w:spacing w:after="120"/>
              <w:ind w:left="2376"/>
              <w:rPr>
                <w:sz w:val="20"/>
                <w:szCs w:val="20"/>
              </w:rPr>
            </w:pPr>
          </w:p>
          <w:p w14:paraId="65D10AE1" w14:textId="77777777" w:rsidR="003148CF" w:rsidRPr="003148CF" w:rsidRDefault="003148CF" w:rsidP="003148CF">
            <w:pPr>
              <w:numPr>
                <w:ilvl w:val="1"/>
                <w:numId w:val="22"/>
              </w:numPr>
              <w:spacing w:after="120" w:line="259" w:lineRule="auto"/>
              <w:ind w:left="1440"/>
              <w:rPr>
                <w:sz w:val="20"/>
                <w:szCs w:val="20"/>
              </w:rPr>
            </w:pPr>
            <w:r w:rsidRPr="003148CF">
              <w:rPr>
                <w:sz w:val="20"/>
                <w:szCs w:val="20"/>
              </w:rPr>
              <w:t>Proposal 2: The reception power difference can be larger than 6dB. (QC, CMCC, SS, Huawei, Ericsson, Nokia, vivo)</w:t>
            </w:r>
          </w:p>
          <w:p w14:paraId="1F9B4F27" w14:textId="77777777" w:rsidR="003148CF" w:rsidRPr="003148CF" w:rsidRDefault="003148CF" w:rsidP="003148CF">
            <w:pPr>
              <w:numPr>
                <w:ilvl w:val="2"/>
                <w:numId w:val="22"/>
              </w:numPr>
              <w:spacing w:after="120" w:line="259" w:lineRule="auto"/>
              <w:rPr>
                <w:sz w:val="20"/>
                <w:szCs w:val="20"/>
              </w:rPr>
            </w:pPr>
            <w:r w:rsidRPr="003148CF">
              <w:rPr>
                <w:sz w:val="20"/>
                <w:szCs w:val="20"/>
              </w:rPr>
              <w:t xml:space="preserve">Proposal 2a: for a UE using dual RF chains, the difference of reception power with the </w:t>
            </w:r>
            <w:r w:rsidRPr="003148CF">
              <w:rPr>
                <w:sz w:val="20"/>
                <w:szCs w:val="20"/>
              </w:rPr>
              <w:lastRenderedPageBreak/>
              <w:t>reference cell selected from FR1 inter-band active serving cells is within 6dB+Y, the value of Y is TBD. (SS)</w:t>
            </w:r>
          </w:p>
          <w:p w14:paraId="243856D9" w14:textId="77777777" w:rsidR="003148CF" w:rsidRPr="003148CF" w:rsidRDefault="003148CF" w:rsidP="003148CF">
            <w:pPr>
              <w:numPr>
                <w:ilvl w:val="2"/>
                <w:numId w:val="22"/>
              </w:numPr>
              <w:spacing w:after="120" w:line="259" w:lineRule="auto"/>
              <w:rPr>
                <w:sz w:val="20"/>
                <w:szCs w:val="20"/>
              </w:rPr>
            </w:pPr>
            <w:r w:rsidRPr="003148CF">
              <w:rPr>
                <w:sz w:val="20"/>
                <w:szCs w:val="20"/>
              </w:rPr>
              <w:t>Proposal 2b: If UE can support TRS-based AGC adjustment, there is no power difference limitation. (Huawei)</w:t>
            </w:r>
          </w:p>
          <w:p w14:paraId="206887D8" w14:textId="77777777" w:rsidR="003148CF" w:rsidRPr="003148CF" w:rsidRDefault="003148CF" w:rsidP="003148CF">
            <w:pPr>
              <w:numPr>
                <w:ilvl w:val="2"/>
                <w:numId w:val="22"/>
              </w:numPr>
              <w:spacing w:after="120" w:line="259" w:lineRule="auto"/>
              <w:rPr>
                <w:sz w:val="20"/>
                <w:szCs w:val="20"/>
              </w:rPr>
            </w:pPr>
            <w:r w:rsidRPr="003148CF">
              <w:rPr>
                <w:sz w:val="20"/>
                <w:szCs w:val="20"/>
              </w:rPr>
              <w:t>Proposal 2c: (QC, LGE)</w:t>
            </w:r>
          </w:p>
          <w:p w14:paraId="6530281B" w14:textId="77777777" w:rsidR="003148CF" w:rsidRPr="003148CF" w:rsidRDefault="003148CF" w:rsidP="003148CF">
            <w:pPr>
              <w:numPr>
                <w:ilvl w:val="3"/>
                <w:numId w:val="22"/>
              </w:numPr>
              <w:spacing w:after="120" w:line="259" w:lineRule="auto"/>
              <w:rPr>
                <w:sz w:val="20"/>
                <w:szCs w:val="20"/>
              </w:rPr>
            </w:pPr>
            <w:r w:rsidRPr="003148CF">
              <w:rPr>
                <w:sz w:val="20"/>
                <w:szCs w:val="20"/>
              </w:rPr>
              <w:t>NW provides explicit information about transmit power offset between reference cell and SSBless SCell, where transmit power offset = transmit power of RS on reference Cell – Transmit power of RS on SSBless SCell.</w:t>
            </w:r>
          </w:p>
          <w:p w14:paraId="037F8E52" w14:textId="77777777" w:rsidR="003148CF" w:rsidRPr="003148CF" w:rsidRDefault="003148CF" w:rsidP="003148CF">
            <w:pPr>
              <w:numPr>
                <w:ilvl w:val="3"/>
                <w:numId w:val="22"/>
              </w:numPr>
              <w:spacing w:after="120" w:line="259" w:lineRule="auto"/>
              <w:rPr>
                <w:sz w:val="20"/>
                <w:szCs w:val="20"/>
              </w:rPr>
            </w:pPr>
            <w:r w:rsidRPr="003148CF">
              <w:rPr>
                <w:sz w:val="20"/>
                <w:szCs w:val="20"/>
              </w:rPr>
              <w:t>If NW provide transmit power offset information, RAN4 does not need to define side condition of AGC for SSBless Scell operation.</w:t>
            </w:r>
          </w:p>
          <w:p w14:paraId="4F839297" w14:textId="77777777" w:rsidR="003148CF" w:rsidRPr="003148CF" w:rsidRDefault="003148CF" w:rsidP="003148CF">
            <w:pPr>
              <w:numPr>
                <w:ilvl w:val="2"/>
                <w:numId w:val="22"/>
              </w:numPr>
              <w:spacing w:after="120" w:line="259" w:lineRule="auto"/>
              <w:rPr>
                <w:sz w:val="20"/>
                <w:szCs w:val="20"/>
              </w:rPr>
            </w:pPr>
            <w:r w:rsidRPr="003148CF">
              <w:rPr>
                <w:sz w:val="20"/>
                <w:szCs w:val="20"/>
              </w:rPr>
              <w:t>Proposal 2d: (Ericsson)</w:t>
            </w:r>
          </w:p>
          <w:p w14:paraId="059B8A8B" w14:textId="77777777" w:rsidR="003148CF" w:rsidRPr="003148CF" w:rsidRDefault="003148CF" w:rsidP="003148CF">
            <w:pPr>
              <w:numPr>
                <w:ilvl w:val="3"/>
                <w:numId w:val="22"/>
              </w:numPr>
              <w:spacing w:after="120" w:line="259" w:lineRule="auto"/>
              <w:rPr>
                <w:sz w:val="20"/>
                <w:szCs w:val="20"/>
              </w:rPr>
            </w:pPr>
            <w:r w:rsidRPr="003148CF">
              <w:rPr>
                <w:sz w:val="20"/>
                <w:szCs w:val="20"/>
              </w:rPr>
              <w:t>For a UE using dual RF chains, the maximum power difference UE can handle is 25dB.</w:t>
            </w:r>
          </w:p>
          <w:p w14:paraId="3B1EA840" w14:textId="77777777" w:rsidR="003148CF" w:rsidRPr="003148CF" w:rsidRDefault="003148CF" w:rsidP="003148CF">
            <w:pPr>
              <w:numPr>
                <w:ilvl w:val="3"/>
                <w:numId w:val="22"/>
              </w:numPr>
              <w:spacing w:after="120" w:line="259" w:lineRule="auto"/>
              <w:rPr>
                <w:sz w:val="20"/>
                <w:szCs w:val="20"/>
              </w:rPr>
            </w:pPr>
            <w:r w:rsidRPr="003148CF">
              <w:rPr>
                <w:sz w:val="20"/>
                <w:szCs w:val="20"/>
              </w:rPr>
              <w:t>NW can indicate the power difference between the reference cell and target cell to UE to compensate the AGC gain</w:t>
            </w:r>
          </w:p>
          <w:p w14:paraId="22296A1B" w14:textId="77777777" w:rsidR="003148CF" w:rsidRPr="003148CF" w:rsidRDefault="003148CF" w:rsidP="003148CF">
            <w:pPr>
              <w:numPr>
                <w:ilvl w:val="3"/>
                <w:numId w:val="22"/>
              </w:numPr>
              <w:spacing w:after="120" w:line="259" w:lineRule="auto"/>
              <w:rPr>
                <w:sz w:val="20"/>
                <w:szCs w:val="20"/>
              </w:rPr>
            </w:pPr>
            <w:r w:rsidRPr="003148CF">
              <w:rPr>
                <w:sz w:val="20"/>
                <w:szCs w:val="20"/>
              </w:rPr>
              <w:t xml:space="preserve">For a UE using dual RF chains, RAN4 to study whether UE can use TRS transmission in scenario 1 for computing AGC.  </w:t>
            </w:r>
          </w:p>
          <w:p w14:paraId="29D852E5" w14:textId="77777777" w:rsidR="003148CF" w:rsidRPr="003148CF" w:rsidRDefault="003148CF" w:rsidP="003148CF">
            <w:pPr>
              <w:numPr>
                <w:ilvl w:val="2"/>
                <w:numId w:val="22"/>
              </w:numPr>
              <w:spacing w:after="120" w:line="259" w:lineRule="auto"/>
              <w:rPr>
                <w:sz w:val="20"/>
                <w:szCs w:val="20"/>
              </w:rPr>
            </w:pPr>
            <w:r w:rsidRPr="003148CF">
              <w:rPr>
                <w:sz w:val="20"/>
                <w:szCs w:val="20"/>
              </w:rPr>
              <w:t xml:space="preserve">Proposal 2e: (Nokia) </w:t>
            </w:r>
          </w:p>
          <w:p w14:paraId="6AF0E0CC" w14:textId="77777777" w:rsidR="003148CF" w:rsidRPr="003148CF" w:rsidRDefault="003148CF" w:rsidP="003148CF">
            <w:pPr>
              <w:numPr>
                <w:ilvl w:val="3"/>
                <w:numId w:val="22"/>
              </w:numPr>
              <w:spacing w:after="120" w:line="259" w:lineRule="auto"/>
              <w:rPr>
                <w:sz w:val="20"/>
                <w:szCs w:val="20"/>
              </w:rPr>
            </w:pPr>
            <w:r w:rsidRPr="003148CF">
              <w:rPr>
                <w:sz w:val="20"/>
                <w:szCs w:val="20"/>
              </w:rPr>
              <w:t>RAN4 to discuss the feasibility and corresponding UE behavior when reception power difference is within 6dB and when reception power difference is larger than 6dB respectively.</w:t>
            </w:r>
          </w:p>
          <w:p w14:paraId="35ECE87F" w14:textId="77777777" w:rsidR="003148CF" w:rsidRPr="003148CF" w:rsidRDefault="003148CF" w:rsidP="003148CF">
            <w:pPr>
              <w:numPr>
                <w:ilvl w:val="2"/>
                <w:numId w:val="22"/>
              </w:numPr>
              <w:spacing w:after="120" w:line="259" w:lineRule="auto"/>
              <w:rPr>
                <w:sz w:val="20"/>
                <w:szCs w:val="20"/>
              </w:rPr>
            </w:pPr>
            <w:r w:rsidRPr="003148CF">
              <w:rPr>
                <w:sz w:val="20"/>
                <w:szCs w:val="20"/>
              </w:rPr>
              <w:t xml:space="preserve">Proposal 2f: (vivo) </w:t>
            </w:r>
          </w:p>
          <w:p w14:paraId="2DED38D6" w14:textId="77777777" w:rsidR="003148CF" w:rsidRDefault="003148CF" w:rsidP="003E44CD">
            <w:pPr>
              <w:numPr>
                <w:ilvl w:val="3"/>
                <w:numId w:val="22"/>
              </w:numPr>
              <w:overflowPunct w:val="0"/>
              <w:autoSpaceDE w:val="0"/>
              <w:autoSpaceDN w:val="0"/>
              <w:adjustRightInd w:val="0"/>
              <w:spacing w:after="120" w:line="259" w:lineRule="auto"/>
              <w:textAlignment w:val="baseline"/>
              <w:rPr>
                <w:sz w:val="20"/>
                <w:szCs w:val="20"/>
              </w:rPr>
            </w:pPr>
            <w:r w:rsidRPr="003148CF">
              <w:rPr>
                <w:sz w:val="20"/>
                <w:szCs w:val="20"/>
              </w:rPr>
              <w:t>The UE is allowed at least one CSI-RS based measurement for AGC adjustment on the SCell before or during the activation of the SCell. Such CSI-RS based measurement can be A-TRS, TRS, CSI-RS for mobility or CSI-RS for pathloss measurements.</w:t>
            </w:r>
          </w:p>
          <w:p w14:paraId="1BED1F76" w14:textId="77777777" w:rsidR="005B3330" w:rsidRDefault="005B3330" w:rsidP="005B3330">
            <w:pPr>
              <w:overflowPunct w:val="0"/>
              <w:autoSpaceDE w:val="0"/>
              <w:autoSpaceDN w:val="0"/>
              <w:adjustRightInd w:val="0"/>
              <w:spacing w:after="120" w:line="259" w:lineRule="auto"/>
              <w:textAlignment w:val="baseline"/>
              <w:rPr>
                <w:sz w:val="20"/>
                <w:szCs w:val="20"/>
              </w:rPr>
            </w:pPr>
          </w:p>
          <w:p w14:paraId="004DCBE0" w14:textId="77777777" w:rsidR="005B3330" w:rsidRPr="003148CF" w:rsidRDefault="005B3330" w:rsidP="005B3330">
            <w:pPr>
              <w:rPr>
                <w:b/>
                <w:sz w:val="20"/>
                <w:szCs w:val="20"/>
                <w:u w:val="single"/>
                <w:lang w:eastAsia="ko-KR"/>
              </w:rPr>
            </w:pPr>
            <w:r w:rsidRPr="003148CF">
              <w:rPr>
                <w:b/>
                <w:sz w:val="20"/>
                <w:szCs w:val="20"/>
                <w:u w:val="single"/>
                <w:lang w:eastAsia="ko-KR"/>
              </w:rPr>
              <w:t>Issue 1-2-4: QCL/TCI indication for Scenario 1</w:t>
            </w:r>
          </w:p>
          <w:p w14:paraId="4392EE46" w14:textId="77777777" w:rsidR="005B3330" w:rsidRPr="003148CF" w:rsidRDefault="005B3330" w:rsidP="005B3330">
            <w:pPr>
              <w:spacing w:after="120"/>
              <w:rPr>
                <w:sz w:val="20"/>
                <w:szCs w:val="20"/>
              </w:rPr>
            </w:pPr>
            <w:r w:rsidRPr="003148CF">
              <w:rPr>
                <w:sz w:val="20"/>
                <w:szCs w:val="20"/>
              </w:rPr>
              <w:t>Proposals:</w:t>
            </w:r>
          </w:p>
          <w:p w14:paraId="76CBB91D" w14:textId="77777777" w:rsidR="005B3330" w:rsidRPr="003148CF" w:rsidRDefault="005B3330" w:rsidP="005B3330">
            <w:pPr>
              <w:pStyle w:val="affd"/>
              <w:widowControl/>
              <w:numPr>
                <w:ilvl w:val="1"/>
                <w:numId w:val="22"/>
              </w:numPr>
              <w:spacing w:after="120" w:line="259" w:lineRule="auto"/>
              <w:ind w:left="1376" w:firstLineChars="0"/>
              <w:rPr>
                <w:sz w:val="20"/>
                <w:szCs w:val="20"/>
                <w:lang w:eastAsia="zh-CN"/>
              </w:rPr>
            </w:pPr>
            <w:r w:rsidRPr="003148CF">
              <w:rPr>
                <w:sz w:val="20"/>
                <w:szCs w:val="20"/>
                <w:lang w:eastAsia="zh-CN"/>
              </w:rPr>
              <w:t>Proposal 1: RS of SCell without SSB is QCL-A with TRS of the SCell without SSB, and the TRS(s) of the SCell is (are) further QCL-TypeC with SSB(s) of an inter-band active serving cell.  (QC, CATT, Apple, Nokia, Huawei, MTK, CTC, Samsung, Intel)</w:t>
            </w:r>
          </w:p>
          <w:p w14:paraId="008972EB" w14:textId="77777777" w:rsidR="005B3330" w:rsidRPr="003148CF" w:rsidRDefault="005B3330" w:rsidP="005B3330">
            <w:pPr>
              <w:pStyle w:val="affd"/>
              <w:widowControl/>
              <w:numPr>
                <w:ilvl w:val="1"/>
                <w:numId w:val="22"/>
              </w:numPr>
              <w:spacing w:after="120" w:line="259" w:lineRule="auto"/>
              <w:ind w:left="1376" w:firstLineChars="0"/>
              <w:rPr>
                <w:sz w:val="20"/>
                <w:szCs w:val="20"/>
                <w:lang w:eastAsia="zh-CN"/>
              </w:rPr>
            </w:pPr>
            <w:r w:rsidRPr="003148CF">
              <w:rPr>
                <w:sz w:val="20"/>
                <w:szCs w:val="20"/>
                <w:lang w:eastAsia="zh-CN"/>
              </w:rPr>
              <w:t>Proposal 2: Without QCL configuration between the RSs from inter-band carriers (Nokia, CMCC)</w:t>
            </w:r>
          </w:p>
          <w:p w14:paraId="2A105E6C" w14:textId="340A4BB5" w:rsidR="005B3330" w:rsidRPr="003E44CD" w:rsidRDefault="005B3330" w:rsidP="005B3330">
            <w:pPr>
              <w:pStyle w:val="affd"/>
              <w:widowControl/>
              <w:numPr>
                <w:ilvl w:val="1"/>
                <w:numId w:val="22"/>
              </w:numPr>
              <w:spacing w:after="120" w:line="259" w:lineRule="auto"/>
              <w:ind w:left="1376" w:firstLineChars="0"/>
              <w:rPr>
                <w:sz w:val="20"/>
                <w:szCs w:val="20"/>
              </w:rPr>
            </w:pPr>
            <w:r w:rsidRPr="003148CF">
              <w:rPr>
                <w:sz w:val="20"/>
                <w:szCs w:val="20"/>
                <w:lang w:eastAsia="zh-CN"/>
              </w:rPr>
              <w:t>Proposal 2a: TCI state indication may not be needed to complete the SSB less SCell activation. (Ericsson)</w:t>
            </w:r>
          </w:p>
        </w:tc>
      </w:tr>
    </w:tbl>
    <w:p w14:paraId="3AD87914" w14:textId="2CC50A02" w:rsidR="00225FEF" w:rsidRDefault="00225FEF" w:rsidP="00B0733E">
      <w:pPr>
        <w:spacing w:after="120"/>
        <w:rPr>
          <w:rFonts w:eastAsiaTheme="minorEastAsia"/>
          <w:sz w:val="22"/>
          <w:szCs w:val="22"/>
          <w:highlight w:val="yellow"/>
        </w:rPr>
      </w:pPr>
    </w:p>
    <w:p w14:paraId="60394D90" w14:textId="16AE8297" w:rsidR="00542867" w:rsidRPr="00E96A56" w:rsidRDefault="00031D5E" w:rsidP="00E96A56">
      <w:pPr>
        <w:spacing w:after="120"/>
        <w:rPr>
          <w:rFonts w:eastAsiaTheme="minorEastAsia"/>
          <w:sz w:val="22"/>
          <w:szCs w:val="22"/>
        </w:rPr>
      </w:pPr>
      <w:r w:rsidRPr="00031D5E">
        <w:rPr>
          <w:rFonts w:eastAsiaTheme="minorEastAsia" w:hint="eastAsia"/>
          <w:sz w:val="22"/>
          <w:szCs w:val="22"/>
        </w:rPr>
        <w:t>In</w:t>
      </w:r>
      <w:r>
        <w:rPr>
          <w:rFonts w:eastAsiaTheme="minorEastAsia"/>
          <w:sz w:val="22"/>
          <w:szCs w:val="22"/>
        </w:rPr>
        <w:t xml:space="preserve"> last meeting, it was agreed to define requirements for RTD </w:t>
      </w:r>
      <w:r w:rsidRPr="00031D5E">
        <w:rPr>
          <w:rFonts w:eastAsiaTheme="minorEastAsia" w:hint="eastAsia"/>
          <w:sz w:val="22"/>
          <w:szCs w:val="22"/>
        </w:rPr>
        <w:t>≤</w:t>
      </w:r>
      <w:r w:rsidRPr="00031D5E">
        <w:rPr>
          <w:rFonts w:eastAsiaTheme="minorEastAsia"/>
          <w:sz w:val="22"/>
          <w:szCs w:val="22"/>
        </w:rPr>
        <w:t xml:space="preserve"> CP</w:t>
      </w:r>
      <w:r>
        <w:rPr>
          <w:rFonts w:eastAsiaTheme="minorEastAsia"/>
          <w:sz w:val="22"/>
          <w:szCs w:val="22"/>
        </w:rPr>
        <w:t xml:space="preserve">, and it was FFS </w:t>
      </w:r>
      <w:r w:rsidRPr="00031D5E">
        <w:rPr>
          <w:rFonts w:eastAsiaTheme="minorEastAsia"/>
          <w:sz w:val="22"/>
          <w:szCs w:val="22"/>
        </w:rPr>
        <w:t xml:space="preserve">if additional requirements shall be considered for RTD </w:t>
      </w:r>
      <w:r w:rsidRPr="00031D5E">
        <w:rPr>
          <w:rFonts w:eastAsiaTheme="minorEastAsia" w:hint="eastAsia"/>
          <w:sz w:val="22"/>
          <w:szCs w:val="22"/>
        </w:rPr>
        <w:t>≤</w:t>
      </w:r>
      <w:r w:rsidRPr="00031D5E">
        <w:rPr>
          <w:rFonts w:eastAsiaTheme="minorEastAsia"/>
          <w:sz w:val="22"/>
          <w:szCs w:val="22"/>
        </w:rPr>
        <w:t xml:space="preserve"> 260ns</w:t>
      </w:r>
      <w:r>
        <w:rPr>
          <w:rFonts w:eastAsiaTheme="minorEastAsia"/>
          <w:sz w:val="22"/>
          <w:szCs w:val="22"/>
        </w:rPr>
        <w:t xml:space="preserve">. In our views, </w:t>
      </w:r>
      <w:r w:rsidRPr="00031D5E">
        <w:rPr>
          <w:rFonts w:eastAsiaTheme="minorEastAsia"/>
          <w:sz w:val="22"/>
          <w:szCs w:val="22"/>
        </w:rPr>
        <w:t>at least for</w:t>
      </w:r>
      <w:r>
        <w:rPr>
          <w:rFonts w:eastAsiaTheme="minorEastAsia"/>
          <w:sz w:val="22"/>
          <w:szCs w:val="22"/>
        </w:rPr>
        <w:t xml:space="preserve"> </w:t>
      </w:r>
      <w:r w:rsidR="00F958DD">
        <w:rPr>
          <w:rFonts w:eastAsiaTheme="minorEastAsia"/>
          <w:sz w:val="22"/>
          <w:szCs w:val="22"/>
        </w:rPr>
        <w:t>certain</w:t>
      </w:r>
      <w:r w:rsidRPr="00031D5E">
        <w:rPr>
          <w:rFonts w:eastAsiaTheme="minorEastAsia"/>
          <w:sz w:val="22"/>
          <w:szCs w:val="22"/>
        </w:rPr>
        <w:t xml:space="preserve"> band combinations with small frequency domain separation, </w:t>
      </w:r>
      <w:r w:rsidR="00542867" w:rsidRPr="00542867">
        <w:rPr>
          <w:rFonts w:eastAsiaTheme="minorEastAsia"/>
          <w:sz w:val="22"/>
          <w:szCs w:val="22"/>
        </w:rPr>
        <w:t>e.g., CA_n5-n8, CA_n1-n3, the frequencies of the two bands in the band combination are close,</w:t>
      </w:r>
      <w:r w:rsidR="00542867">
        <w:rPr>
          <w:rFonts w:eastAsiaTheme="minorEastAsia" w:hint="eastAsia"/>
          <w:sz w:val="22"/>
          <w:szCs w:val="22"/>
        </w:rPr>
        <w:t xml:space="preserve"> </w:t>
      </w:r>
      <w:r w:rsidR="00542867">
        <w:rPr>
          <w:rFonts w:eastAsiaTheme="minorEastAsia"/>
          <w:sz w:val="22"/>
          <w:szCs w:val="22"/>
        </w:rPr>
        <w:t xml:space="preserve">thus the </w:t>
      </w:r>
      <w:r w:rsidRPr="00031D5E">
        <w:rPr>
          <w:rFonts w:eastAsiaTheme="minorEastAsia"/>
          <w:sz w:val="22"/>
          <w:szCs w:val="22"/>
        </w:rPr>
        <w:t>RTD between SSB-less SCell and inter-band active serving cell can be within 260ns</w:t>
      </w:r>
      <w:r w:rsidR="00E96A56">
        <w:rPr>
          <w:rFonts w:eastAsiaTheme="minorEastAsia"/>
          <w:sz w:val="22"/>
          <w:szCs w:val="22"/>
        </w:rPr>
        <w:t xml:space="preserve"> </w:t>
      </w:r>
      <w:r w:rsidR="00E96A56" w:rsidRPr="00E96A56">
        <w:rPr>
          <w:rFonts w:eastAsiaTheme="minorEastAsia"/>
          <w:sz w:val="22"/>
          <w:szCs w:val="22"/>
        </w:rPr>
        <w:t>under practical BS implementation such as common RRU implementation for the two bands</w:t>
      </w:r>
      <w:r w:rsidR="00E96A56">
        <w:rPr>
          <w:rFonts w:eastAsiaTheme="minorEastAsia"/>
          <w:sz w:val="22"/>
          <w:szCs w:val="22"/>
        </w:rPr>
        <w:t xml:space="preserve">. </w:t>
      </w:r>
      <w:r w:rsidR="00E96A56" w:rsidRPr="00E96A56">
        <w:rPr>
          <w:rFonts w:eastAsiaTheme="minorEastAsia"/>
          <w:sz w:val="22"/>
          <w:szCs w:val="22"/>
        </w:rPr>
        <w:t>Since the inter-band CA TAE is defined as 260ns in LTE, it’s feasible for RTD of NR low frequency band combination with small frequency separation to achieve 260ns under practical base station implementation.</w:t>
      </w:r>
      <w:r w:rsidR="00E41B39">
        <w:rPr>
          <w:rFonts w:eastAsiaTheme="minorEastAsia"/>
          <w:sz w:val="22"/>
          <w:szCs w:val="22"/>
        </w:rPr>
        <w:t xml:space="preserve"> Therefore, </w:t>
      </w:r>
      <w:r w:rsidR="00E41B39" w:rsidRPr="00E41B39">
        <w:rPr>
          <w:rFonts w:eastAsiaTheme="minorEastAsia"/>
          <w:sz w:val="22"/>
          <w:szCs w:val="22"/>
        </w:rPr>
        <w:t xml:space="preserve">requirements shall be considered for RTD </w:t>
      </w:r>
      <w:r w:rsidR="00E41B39" w:rsidRPr="00E41B39">
        <w:rPr>
          <w:rFonts w:eastAsiaTheme="minorEastAsia" w:hint="eastAsia"/>
          <w:sz w:val="22"/>
          <w:szCs w:val="22"/>
        </w:rPr>
        <w:t>≤</w:t>
      </w:r>
      <w:r w:rsidR="00E41B39" w:rsidRPr="00E41B39">
        <w:rPr>
          <w:rFonts w:eastAsiaTheme="minorEastAsia"/>
          <w:sz w:val="22"/>
          <w:szCs w:val="22"/>
        </w:rPr>
        <w:t xml:space="preserve"> 260ns</w:t>
      </w:r>
      <w:r w:rsidR="00E41B39">
        <w:rPr>
          <w:rFonts w:eastAsiaTheme="minorEastAsia"/>
          <w:sz w:val="22"/>
          <w:szCs w:val="22"/>
        </w:rPr>
        <w:t>.</w:t>
      </w:r>
    </w:p>
    <w:p w14:paraId="1EB8FF8D" w14:textId="37AB90F2" w:rsidR="00F727C2" w:rsidRDefault="00F727C2" w:rsidP="00B0733E">
      <w:pPr>
        <w:spacing w:after="120"/>
        <w:rPr>
          <w:rFonts w:eastAsiaTheme="minorEastAsia"/>
          <w:b/>
          <w:sz w:val="22"/>
          <w:szCs w:val="22"/>
        </w:rPr>
      </w:pPr>
      <w:r>
        <w:rPr>
          <w:rFonts w:eastAsiaTheme="minorEastAsia"/>
          <w:b/>
          <w:sz w:val="22"/>
          <w:szCs w:val="22"/>
        </w:rPr>
        <w:lastRenderedPageBreak/>
        <w:t xml:space="preserve">Observation 1: </w:t>
      </w:r>
      <w:r w:rsidRPr="00F727C2">
        <w:rPr>
          <w:rFonts w:eastAsiaTheme="minorEastAsia"/>
          <w:b/>
          <w:sz w:val="22"/>
          <w:szCs w:val="22"/>
        </w:rPr>
        <w:t>Since the inter-band CA TAE is defined as 260ns in LTE, it’s feasible for RTD of NR low frequency band combination with small frequency separation to achieve 260ns under practical base station implementation.</w:t>
      </w:r>
    </w:p>
    <w:p w14:paraId="0779DF27" w14:textId="63A7786F" w:rsidR="00031D5E" w:rsidRDefault="00F727C2" w:rsidP="00F727C2">
      <w:pPr>
        <w:spacing w:after="120"/>
        <w:rPr>
          <w:rFonts w:eastAsiaTheme="minorEastAsia"/>
          <w:b/>
          <w:sz w:val="22"/>
          <w:szCs w:val="22"/>
        </w:rPr>
      </w:pPr>
      <w:r w:rsidRPr="00F727C2">
        <w:rPr>
          <w:rFonts w:eastAsiaTheme="minorEastAsia" w:hint="eastAsia"/>
          <w:b/>
          <w:sz w:val="22"/>
          <w:szCs w:val="22"/>
        </w:rPr>
        <w:t>P</w:t>
      </w:r>
      <w:r w:rsidRPr="00F727C2">
        <w:rPr>
          <w:rFonts w:eastAsiaTheme="minorEastAsia"/>
          <w:b/>
          <w:sz w:val="22"/>
          <w:szCs w:val="22"/>
        </w:rPr>
        <w:t>roposal 1:</w:t>
      </w:r>
      <w:r>
        <w:rPr>
          <w:rFonts w:eastAsiaTheme="minorEastAsia"/>
          <w:b/>
          <w:sz w:val="22"/>
          <w:szCs w:val="22"/>
        </w:rPr>
        <w:t xml:space="preserve"> A</w:t>
      </w:r>
      <w:r w:rsidRPr="00F727C2">
        <w:rPr>
          <w:rFonts w:eastAsiaTheme="minorEastAsia"/>
          <w:b/>
          <w:sz w:val="22"/>
          <w:szCs w:val="22"/>
        </w:rPr>
        <w:t>t least for certain band combinations with small frequency domain separation, e.g., CA_n5-n8, CA_n1-n3, the frequencies of the two bands in the band combination are close, thus the RTD between SSB-less SCell and inter-band active serving cell can be within 260ns u</w:t>
      </w:r>
      <w:r>
        <w:rPr>
          <w:rFonts w:eastAsiaTheme="minorEastAsia"/>
          <w:b/>
          <w:sz w:val="22"/>
          <w:szCs w:val="22"/>
        </w:rPr>
        <w:t>nder practical BS implementation</w:t>
      </w:r>
      <w:r w:rsidRPr="00F727C2">
        <w:rPr>
          <w:rFonts w:eastAsiaTheme="minorEastAsia"/>
          <w:b/>
          <w:sz w:val="22"/>
          <w:szCs w:val="22"/>
        </w:rPr>
        <w:t>.</w:t>
      </w:r>
      <w:r w:rsidR="00EC584B">
        <w:rPr>
          <w:rFonts w:eastAsiaTheme="minorEastAsia"/>
          <w:b/>
          <w:sz w:val="22"/>
          <w:szCs w:val="22"/>
        </w:rPr>
        <w:t xml:space="preserve"> Therefore, </w:t>
      </w:r>
      <w:r w:rsidR="00EC584B" w:rsidRPr="00E41B39">
        <w:rPr>
          <w:rFonts w:eastAsiaTheme="minorEastAsia"/>
          <w:b/>
          <w:sz w:val="22"/>
          <w:szCs w:val="22"/>
        </w:rPr>
        <w:t xml:space="preserve">requirements shall be considered for RTD </w:t>
      </w:r>
      <w:r w:rsidR="00EC584B" w:rsidRPr="00E41B39">
        <w:rPr>
          <w:rFonts w:eastAsiaTheme="minorEastAsia" w:hint="eastAsia"/>
          <w:b/>
          <w:sz w:val="22"/>
          <w:szCs w:val="22"/>
        </w:rPr>
        <w:t>≤</w:t>
      </w:r>
      <w:r w:rsidR="00EC584B" w:rsidRPr="00E41B39">
        <w:rPr>
          <w:rFonts w:eastAsiaTheme="minorEastAsia"/>
          <w:b/>
          <w:sz w:val="22"/>
          <w:szCs w:val="22"/>
        </w:rPr>
        <w:t xml:space="preserve"> 260ns</w:t>
      </w:r>
      <w:r w:rsidR="00EC584B">
        <w:rPr>
          <w:rFonts w:eastAsiaTheme="minorEastAsia"/>
          <w:b/>
          <w:sz w:val="22"/>
          <w:szCs w:val="22"/>
        </w:rPr>
        <w:t>.</w:t>
      </w:r>
    </w:p>
    <w:p w14:paraId="47DBD4A1" w14:textId="37AB4935" w:rsidR="00310A77" w:rsidRPr="007F6595" w:rsidRDefault="00310A77" w:rsidP="00B0733E">
      <w:pPr>
        <w:spacing w:after="120"/>
        <w:rPr>
          <w:rFonts w:eastAsiaTheme="minorEastAsia"/>
          <w:sz w:val="22"/>
          <w:szCs w:val="22"/>
        </w:rPr>
      </w:pPr>
    </w:p>
    <w:p w14:paraId="75443C41" w14:textId="040B0007" w:rsidR="00BB3224" w:rsidRPr="007F6595" w:rsidRDefault="004D1632" w:rsidP="00E31E49">
      <w:pPr>
        <w:spacing w:after="120"/>
        <w:rPr>
          <w:rFonts w:eastAsiaTheme="minorEastAsia"/>
          <w:sz w:val="22"/>
          <w:szCs w:val="22"/>
        </w:rPr>
      </w:pPr>
      <w:r w:rsidRPr="007F6595">
        <w:rPr>
          <w:rFonts w:eastAsiaTheme="minorEastAsia" w:hint="eastAsia"/>
          <w:sz w:val="22"/>
          <w:szCs w:val="22"/>
        </w:rPr>
        <w:t>F</w:t>
      </w:r>
      <w:r w:rsidRPr="007F6595">
        <w:rPr>
          <w:rFonts w:eastAsiaTheme="minorEastAsia"/>
          <w:sz w:val="22"/>
          <w:szCs w:val="22"/>
        </w:rPr>
        <w:t xml:space="preserve">or power difference conditions, </w:t>
      </w:r>
      <w:r w:rsidR="002A1E80" w:rsidRPr="007F6595">
        <w:rPr>
          <w:rFonts w:eastAsiaTheme="minorEastAsia"/>
          <w:sz w:val="22"/>
          <w:szCs w:val="22"/>
        </w:rPr>
        <w:t xml:space="preserve">in our views, </w:t>
      </w:r>
      <w:r w:rsidR="00BB3224" w:rsidRPr="007F6595">
        <w:rPr>
          <w:rFonts w:eastAsiaTheme="minorEastAsia"/>
          <w:sz w:val="22"/>
          <w:szCs w:val="22"/>
        </w:rPr>
        <w:t>the difference of the reception power between the SSB-less SCell and FR1 inter-band active serving cell is within 6dB</w:t>
      </w:r>
      <w:r w:rsidR="00F81DD1" w:rsidRPr="007F6595">
        <w:rPr>
          <w:rFonts w:eastAsiaTheme="minorEastAsia"/>
          <w:sz w:val="22"/>
          <w:szCs w:val="22"/>
        </w:rPr>
        <w:t>.</w:t>
      </w:r>
    </w:p>
    <w:p w14:paraId="30D2C330" w14:textId="1C380E24" w:rsidR="00F81DD1" w:rsidRPr="007F6595" w:rsidRDefault="007F6595" w:rsidP="00E31E49">
      <w:pPr>
        <w:spacing w:after="120"/>
        <w:rPr>
          <w:rFonts w:eastAsiaTheme="minorEastAsia"/>
          <w:b/>
          <w:sz w:val="22"/>
          <w:szCs w:val="22"/>
        </w:rPr>
      </w:pPr>
      <w:r>
        <w:rPr>
          <w:rFonts w:eastAsiaTheme="minorEastAsia"/>
          <w:b/>
          <w:sz w:val="22"/>
          <w:szCs w:val="22"/>
        </w:rPr>
        <w:t>Proposal 2</w:t>
      </w:r>
      <w:r w:rsidR="00F81DD1" w:rsidRPr="007F6595">
        <w:rPr>
          <w:rFonts w:eastAsiaTheme="minorEastAsia"/>
          <w:b/>
          <w:sz w:val="22"/>
          <w:szCs w:val="22"/>
        </w:rPr>
        <w:t>: The difference of the reception power be</w:t>
      </w:r>
      <w:r w:rsidR="00AD1446" w:rsidRPr="007F6595">
        <w:rPr>
          <w:rFonts w:eastAsiaTheme="minorEastAsia"/>
          <w:b/>
          <w:sz w:val="22"/>
          <w:szCs w:val="22"/>
        </w:rPr>
        <w:t>tween the SSB-less SCell and</w:t>
      </w:r>
      <w:r w:rsidR="00F81DD1" w:rsidRPr="007F6595">
        <w:rPr>
          <w:rFonts w:eastAsiaTheme="minorEastAsia"/>
          <w:b/>
          <w:sz w:val="22"/>
          <w:szCs w:val="22"/>
        </w:rPr>
        <w:t xml:space="preserve"> FR1 inter-band active serving cell is within 6dB</w:t>
      </w:r>
      <w:r w:rsidR="007B678E" w:rsidRPr="007F6595">
        <w:rPr>
          <w:rFonts w:eastAsiaTheme="minorEastAsia"/>
          <w:b/>
          <w:sz w:val="22"/>
          <w:szCs w:val="22"/>
        </w:rPr>
        <w:t>.</w:t>
      </w:r>
    </w:p>
    <w:p w14:paraId="7A334690" w14:textId="130D4330" w:rsidR="007B678E" w:rsidRDefault="007B678E" w:rsidP="00E31E49">
      <w:pPr>
        <w:spacing w:after="120"/>
        <w:rPr>
          <w:rFonts w:eastAsiaTheme="minorEastAsia"/>
          <w:b/>
          <w:sz w:val="22"/>
          <w:szCs w:val="22"/>
          <w:highlight w:val="lightGray"/>
        </w:rPr>
      </w:pPr>
    </w:p>
    <w:p w14:paraId="4EFDA381" w14:textId="77777777" w:rsidR="00C519FB" w:rsidRPr="007F6595" w:rsidRDefault="00C519FB" w:rsidP="00C519FB">
      <w:pPr>
        <w:spacing w:after="120"/>
        <w:rPr>
          <w:rFonts w:eastAsiaTheme="minorEastAsia"/>
          <w:sz w:val="22"/>
          <w:szCs w:val="22"/>
        </w:rPr>
      </w:pPr>
      <w:r w:rsidRPr="007F6595">
        <w:rPr>
          <w:rFonts w:eastAsiaTheme="minorEastAsia"/>
          <w:sz w:val="22"/>
          <w:szCs w:val="22"/>
        </w:rPr>
        <w:t xml:space="preserve">For QCL/TCI indication, TCI relations in intra-band case can be the baseline for inter-band case. Therefore, for QCL/TCI indication of inter-band CA, RS of </w:t>
      </w:r>
      <w:r w:rsidRPr="007F6595">
        <w:rPr>
          <w:rFonts w:eastAsiaTheme="minorEastAsia" w:hint="eastAsia"/>
          <w:sz w:val="22"/>
          <w:szCs w:val="22"/>
        </w:rPr>
        <w:t>SSB-less</w:t>
      </w:r>
      <w:r w:rsidRPr="007F6595">
        <w:rPr>
          <w:rFonts w:eastAsiaTheme="minorEastAsia"/>
          <w:sz w:val="22"/>
          <w:szCs w:val="22"/>
        </w:rPr>
        <w:t xml:space="preserve"> SCell is QCL-TypeA with TRS of the </w:t>
      </w:r>
      <w:r w:rsidRPr="007F6595">
        <w:rPr>
          <w:rFonts w:eastAsiaTheme="minorEastAsia" w:hint="eastAsia"/>
          <w:sz w:val="22"/>
          <w:szCs w:val="22"/>
        </w:rPr>
        <w:t>SSB-less</w:t>
      </w:r>
      <w:r w:rsidRPr="007F6595">
        <w:rPr>
          <w:rFonts w:eastAsiaTheme="minorEastAsia"/>
          <w:sz w:val="22"/>
          <w:szCs w:val="22"/>
        </w:rPr>
        <w:t xml:space="preserve"> SCell, and the TRS(s) of the </w:t>
      </w:r>
      <w:r w:rsidRPr="007F6595">
        <w:rPr>
          <w:rFonts w:eastAsiaTheme="minorEastAsia" w:hint="eastAsia"/>
          <w:sz w:val="22"/>
          <w:szCs w:val="22"/>
        </w:rPr>
        <w:t>SSB-less</w:t>
      </w:r>
      <w:r w:rsidRPr="007F6595">
        <w:rPr>
          <w:rFonts w:eastAsiaTheme="minorEastAsia"/>
          <w:sz w:val="22"/>
          <w:szCs w:val="22"/>
        </w:rPr>
        <w:t xml:space="preserve"> SCell is (are) further QCL-TypeC with SSB(s) of an inter-band active serving cell.</w:t>
      </w:r>
    </w:p>
    <w:p w14:paraId="73767882" w14:textId="77777777" w:rsidR="00C519FB" w:rsidRPr="007F6595" w:rsidRDefault="00C519FB" w:rsidP="00C519FB">
      <w:pPr>
        <w:spacing w:after="120"/>
        <w:rPr>
          <w:rFonts w:eastAsiaTheme="minorEastAsia"/>
          <w:b/>
          <w:sz w:val="22"/>
          <w:szCs w:val="22"/>
        </w:rPr>
      </w:pPr>
      <w:r>
        <w:rPr>
          <w:rFonts w:eastAsiaTheme="minorEastAsia"/>
          <w:b/>
          <w:sz w:val="22"/>
          <w:szCs w:val="22"/>
        </w:rPr>
        <w:t>Proposal 3</w:t>
      </w:r>
      <w:r w:rsidRPr="007F6595">
        <w:rPr>
          <w:rFonts w:eastAsiaTheme="minorEastAsia"/>
          <w:b/>
          <w:sz w:val="22"/>
          <w:szCs w:val="22"/>
        </w:rPr>
        <w:t>: For QCL/TCI indication of inter-band CA, RS of SSB-less SCell is QCL-TypeA with TRS of the SSB-less SCell, and the TRS(s) of the SSB-less SCell is (are) further QCL-TypeC with SSB(s) of an inter-band active serving cell.</w:t>
      </w:r>
    </w:p>
    <w:p w14:paraId="382F8BA6" w14:textId="77777777" w:rsidR="00C519FB" w:rsidRPr="00891278" w:rsidRDefault="00C519FB" w:rsidP="00E31E49">
      <w:pPr>
        <w:spacing w:after="120"/>
        <w:rPr>
          <w:rFonts w:eastAsiaTheme="minorEastAsia"/>
          <w:b/>
          <w:sz w:val="22"/>
          <w:szCs w:val="22"/>
          <w:highlight w:val="lightGray"/>
        </w:rPr>
      </w:pPr>
    </w:p>
    <w:p w14:paraId="732379DF" w14:textId="2228EF57" w:rsidR="00D84EBD" w:rsidRPr="00ED181A" w:rsidRDefault="00ED181A" w:rsidP="00D84EBD">
      <w:pPr>
        <w:pStyle w:val="afff6"/>
      </w:pPr>
      <w:r w:rsidRPr="00ED181A">
        <w:rPr>
          <w:szCs w:val="22"/>
        </w:rPr>
        <w:t>RRM requirements for SSB-less SCell activation</w:t>
      </w:r>
    </w:p>
    <w:p w14:paraId="33075008" w14:textId="77777777" w:rsidR="00D84EBD" w:rsidRPr="00ED181A" w:rsidRDefault="00D84EBD" w:rsidP="00D84EBD">
      <w:pPr>
        <w:spacing w:after="120"/>
        <w:jc w:val="both"/>
        <w:rPr>
          <w:rFonts w:eastAsiaTheme="minorEastAsia" w:cs="v4.2.0"/>
          <w:i/>
          <w:sz w:val="22"/>
          <w:szCs w:val="22"/>
        </w:rPr>
      </w:pPr>
      <w:r w:rsidRPr="00ED181A">
        <w:rPr>
          <w:rFonts w:eastAsiaTheme="minorEastAsia" w:cs="v4.2.0" w:hint="eastAsia"/>
          <w:i/>
          <w:sz w:val="22"/>
          <w:szCs w:val="22"/>
        </w:rPr>
        <w:t>S</w:t>
      </w:r>
      <w:r w:rsidRPr="00ED181A">
        <w:rPr>
          <w:rFonts w:eastAsiaTheme="minorEastAsia" w:cs="v4.2.0"/>
          <w:i/>
          <w:sz w:val="22"/>
          <w:szCs w:val="22"/>
        </w:rPr>
        <w:t>tatus in the WF [1]</w:t>
      </w:r>
      <w:r w:rsidRPr="00ED181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D84EBD" w:rsidRPr="00156798" w14:paraId="294A3A8C" w14:textId="77777777" w:rsidTr="00ED181A">
        <w:trPr>
          <w:jc w:val="center"/>
        </w:trPr>
        <w:tc>
          <w:tcPr>
            <w:tcW w:w="9629" w:type="dxa"/>
            <w:tcBorders>
              <w:top w:val="single" w:sz="4" w:space="0" w:color="auto"/>
              <w:left w:val="single" w:sz="4" w:space="0" w:color="auto"/>
              <w:bottom w:val="single" w:sz="4" w:space="0" w:color="auto"/>
              <w:right w:val="single" w:sz="4" w:space="0" w:color="auto"/>
            </w:tcBorders>
          </w:tcPr>
          <w:p w14:paraId="37C5587C" w14:textId="77777777" w:rsidR="00156798" w:rsidRPr="00156798" w:rsidRDefault="00156798" w:rsidP="00156798">
            <w:pPr>
              <w:rPr>
                <w:b/>
                <w:sz w:val="20"/>
                <w:szCs w:val="20"/>
                <w:u w:val="single"/>
                <w:lang w:eastAsia="ko-KR"/>
              </w:rPr>
            </w:pPr>
            <w:r w:rsidRPr="00156798">
              <w:rPr>
                <w:b/>
                <w:sz w:val="20"/>
                <w:szCs w:val="20"/>
                <w:u w:val="single"/>
                <w:lang w:eastAsia="ko-KR"/>
              </w:rPr>
              <w:t>Issue 1-3-1: SCell activation requirements</w:t>
            </w:r>
          </w:p>
          <w:p w14:paraId="28E0652A" w14:textId="77777777" w:rsidR="00156798" w:rsidRPr="00156798" w:rsidRDefault="00156798" w:rsidP="00156798">
            <w:pPr>
              <w:spacing w:after="120"/>
              <w:rPr>
                <w:sz w:val="20"/>
                <w:szCs w:val="20"/>
              </w:rPr>
            </w:pPr>
            <w:r w:rsidRPr="00156798">
              <w:rPr>
                <w:sz w:val="20"/>
                <w:szCs w:val="20"/>
              </w:rPr>
              <w:t>Proposals:</w:t>
            </w:r>
          </w:p>
          <w:p w14:paraId="4395C71C" w14:textId="77777777" w:rsidR="00156798" w:rsidRPr="00156798" w:rsidRDefault="00156798" w:rsidP="00156798">
            <w:pPr>
              <w:numPr>
                <w:ilvl w:val="1"/>
                <w:numId w:val="22"/>
              </w:numPr>
              <w:spacing w:after="120" w:line="259" w:lineRule="auto"/>
              <w:ind w:left="1440"/>
              <w:rPr>
                <w:sz w:val="20"/>
                <w:szCs w:val="20"/>
              </w:rPr>
            </w:pPr>
            <w:r w:rsidRPr="00156798">
              <w:rPr>
                <w:sz w:val="20"/>
                <w:szCs w:val="20"/>
              </w:rPr>
              <w:t>Proposal 1: SSB less SCell activation delay can be 3 ms: (SS, Nokia, Huawei, CMCC, CATT, ZTE for scenario 1 and 2a, Intel, CTC)</w:t>
            </w:r>
          </w:p>
          <w:p w14:paraId="6404689E" w14:textId="77777777" w:rsidR="00156798" w:rsidRPr="00156798" w:rsidRDefault="00156798" w:rsidP="00156798">
            <w:pPr>
              <w:numPr>
                <w:ilvl w:val="2"/>
                <w:numId w:val="22"/>
              </w:numPr>
              <w:spacing w:after="120" w:line="259" w:lineRule="auto"/>
              <w:rPr>
                <w:sz w:val="20"/>
                <w:szCs w:val="20"/>
              </w:rPr>
            </w:pPr>
            <w:r w:rsidRPr="00156798">
              <w:rPr>
                <w:sz w:val="20"/>
                <w:szCs w:val="20"/>
              </w:rPr>
              <w:t>Proposal 1a:</w:t>
            </w:r>
            <w:r w:rsidRPr="00156798">
              <w:rPr>
                <w:rFonts w:eastAsia="MS Mincho"/>
                <w:sz w:val="20"/>
                <w:szCs w:val="20"/>
              </w:rPr>
              <w:t xml:space="preserve"> </w:t>
            </w:r>
            <w:r w:rsidRPr="00156798">
              <w:rPr>
                <w:sz w:val="20"/>
                <w:szCs w:val="20"/>
              </w:rPr>
              <w:t>TRS monitoring is not needed for SSB-less SCell activation (i.e. 3ms SCell activation delay is achieved). (Nokia)</w:t>
            </w:r>
          </w:p>
          <w:p w14:paraId="182E615F" w14:textId="77777777" w:rsidR="00156798" w:rsidRPr="00156798" w:rsidRDefault="00156798" w:rsidP="00156798">
            <w:pPr>
              <w:numPr>
                <w:ilvl w:val="2"/>
                <w:numId w:val="22"/>
              </w:numPr>
              <w:spacing w:after="120" w:line="259" w:lineRule="auto"/>
              <w:rPr>
                <w:sz w:val="20"/>
                <w:szCs w:val="20"/>
              </w:rPr>
            </w:pPr>
            <w:r w:rsidRPr="00156798">
              <w:rPr>
                <w:sz w:val="20"/>
                <w:szCs w:val="20"/>
              </w:rPr>
              <w:t>Proposal 1b: For FR1 co-located SSB-less inter-band CA, when the conditions defined above are met, the SCell activation delay can be further reduced to 3ms (e.g., Tactivation_time=3ms). (CATT, Intel, SS, CTC)</w:t>
            </w:r>
          </w:p>
          <w:p w14:paraId="465A4989" w14:textId="77777777" w:rsidR="00156798" w:rsidRPr="00156798" w:rsidRDefault="00156798" w:rsidP="00156798">
            <w:pPr>
              <w:numPr>
                <w:ilvl w:val="2"/>
                <w:numId w:val="22"/>
              </w:numPr>
              <w:spacing w:after="120" w:line="259" w:lineRule="auto"/>
              <w:rPr>
                <w:sz w:val="20"/>
                <w:szCs w:val="20"/>
              </w:rPr>
            </w:pPr>
            <w:r w:rsidRPr="00156798">
              <w:rPr>
                <w:sz w:val="20"/>
                <w:szCs w:val="20"/>
              </w:rPr>
              <w:t>Proposal 1c: Under side condition of 260ns RTD (set 3) and 6dB power difference, Tactivation_time is 3 ms. (Huawei)</w:t>
            </w:r>
          </w:p>
          <w:p w14:paraId="10C3E650" w14:textId="77777777" w:rsidR="00156798" w:rsidRPr="00156798" w:rsidRDefault="00156798" w:rsidP="00156798">
            <w:pPr>
              <w:numPr>
                <w:ilvl w:val="2"/>
                <w:numId w:val="22"/>
              </w:numPr>
              <w:overflowPunct w:val="0"/>
              <w:autoSpaceDE w:val="0"/>
              <w:autoSpaceDN w:val="0"/>
              <w:adjustRightInd w:val="0"/>
              <w:spacing w:after="120" w:line="259" w:lineRule="auto"/>
              <w:textAlignment w:val="baseline"/>
              <w:rPr>
                <w:sz w:val="20"/>
                <w:szCs w:val="20"/>
              </w:rPr>
            </w:pPr>
            <w:r w:rsidRPr="00156798">
              <w:rPr>
                <w:sz w:val="20"/>
                <w:szCs w:val="20"/>
              </w:rPr>
              <w:t>Proposal 1d: (CMCC):</w:t>
            </w:r>
          </w:p>
          <w:p w14:paraId="466740DC" w14:textId="77777777" w:rsidR="00156798" w:rsidRPr="00156798" w:rsidRDefault="00156798" w:rsidP="00156798">
            <w:pPr>
              <w:numPr>
                <w:ilvl w:val="3"/>
                <w:numId w:val="22"/>
              </w:numPr>
              <w:overflowPunct w:val="0"/>
              <w:autoSpaceDE w:val="0"/>
              <w:autoSpaceDN w:val="0"/>
              <w:adjustRightInd w:val="0"/>
              <w:spacing w:after="120" w:line="259" w:lineRule="auto"/>
              <w:textAlignment w:val="baseline"/>
              <w:rPr>
                <w:sz w:val="20"/>
                <w:szCs w:val="20"/>
              </w:rPr>
            </w:pPr>
            <w:r w:rsidRPr="00156798">
              <w:rPr>
                <w:rFonts w:hint="eastAsia"/>
                <w:sz w:val="20"/>
                <w:szCs w:val="20"/>
              </w:rPr>
              <w:t>RTD: ≤ 260ns</w:t>
            </w:r>
          </w:p>
          <w:p w14:paraId="023021CD" w14:textId="77777777" w:rsidR="00156798" w:rsidRPr="00156798" w:rsidRDefault="00156798" w:rsidP="00156798">
            <w:pPr>
              <w:numPr>
                <w:ilvl w:val="3"/>
                <w:numId w:val="22"/>
              </w:numPr>
              <w:overflowPunct w:val="0"/>
              <w:autoSpaceDE w:val="0"/>
              <w:autoSpaceDN w:val="0"/>
              <w:adjustRightInd w:val="0"/>
              <w:spacing w:after="120" w:line="259" w:lineRule="auto"/>
              <w:textAlignment w:val="baseline"/>
              <w:rPr>
                <w:sz w:val="20"/>
                <w:szCs w:val="20"/>
              </w:rPr>
            </w:pPr>
            <w:r w:rsidRPr="00156798">
              <w:rPr>
                <w:sz w:val="20"/>
                <w:szCs w:val="20"/>
              </w:rPr>
              <w:t>RPD: Within 6dB</w:t>
            </w:r>
          </w:p>
          <w:p w14:paraId="0B8D5BD7" w14:textId="77777777" w:rsidR="00156798" w:rsidRPr="00156798" w:rsidRDefault="00156798" w:rsidP="00156798">
            <w:pPr>
              <w:numPr>
                <w:ilvl w:val="3"/>
                <w:numId w:val="22"/>
              </w:numPr>
              <w:overflowPunct w:val="0"/>
              <w:autoSpaceDE w:val="0"/>
              <w:autoSpaceDN w:val="0"/>
              <w:adjustRightInd w:val="0"/>
              <w:spacing w:after="120" w:line="259" w:lineRule="auto"/>
              <w:textAlignment w:val="baseline"/>
              <w:rPr>
                <w:sz w:val="20"/>
                <w:szCs w:val="20"/>
              </w:rPr>
            </w:pPr>
            <w:r w:rsidRPr="00156798">
              <w:rPr>
                <w:sz w:val="20"/>
                <w:szCs w:val="20"/>
              </w:rPr>
              <w:t>TCI/QCL indication: QCL-Type-C could be assumed between TRS of SSB-less SCell and SSB of inter-band active serving cell</w:t>
            </w:r>
          </w:p>
          <w:p w14:paraId="4908FA95" w14:textId="77777777" w:rsidR="00156798" w:rsidRPr="00156798" w:rsidRDefault="00156798" w:rsidP="00156798">
            <w:pPr>
              <w:numPr>
                <w:ilvl w:val="3"/>
                <w:numId w:val="22"/>
              </w:numPr>
              <w:overflowPunct w:val="0"/>
              <w:autoSpaceDE w:val="0"/>
              <w:autoSpaceDN w:val="0"/>
              <w:adjustRightInd w:val="0"/>
              <w:spacing w:after="120" w:line="259" w:lineRule="auto"/>
              <w:textAlignment w:val="baseline"/>
              <w:rPr>
                <w:sz w:val="20"/>
                <w:szCs w:val="20"/>
              </w:rPr>
            </w:pPr>
            <w:r w:rsidRPr="00156798">
              <w:rPr>
                <w:sz w:val="20"/>
                <w:szCs w:val="20"/>
              </w:rPr>
              <w:t>Frequency domain separation between CCs:  Small(negligible) frequency domain separation</w:t>
            </w:r>
          </w:p>
          <w:p w14:paraId="78820ECB" w14:textId="77777777" w:rsidR="00156798" w:rsidRPr="00156798" w:rsidRDefault="00156798" w:rsidP="00156798">
            <w:pPr>
              <w:numPr>
                <w:ilvl w:val="3"/>
                <w:numId w:val="22"/>
              </w:numPr>
              <w:overflowPunct w:val="0"/>
              <w:autoSpaceDE w:val="0"/>
              <w:autoSpaceDN w:val="0"/>
              <w:adjustRightInd w:val="0"/>
              <w:spacing w:after="120" w:line="259" w:lineRule="auto"/>
              <w:textAlignment w:val="baseline"/>
              <w:rPr>
                <w:sz w:val="20"/>
                <w:szCs w:val="20"/>
              </w:rPr>
            </w:pPr>
            <w:r w:rsidRPr="00156798">
              <w:rPr>
                <w:sz w:val="20"/>
                <w:szCs w:val="20"/>
              </w:rPr>
              <w:t>SCell activation delay requirement: Tactivation_time=3ms</w:t>
            </w:r>
          </w:p>
          <w:p w14:paraId="307E6926" w14:textId="77777777" w:rsidR="00156798" w:rsidRPr="00156798" w:rsidRDefault="00156798" w:rsidP="00156798">
            <w:pPr>
              <w:spacing w:after="120"/>
              <w:rPr>
                <w:sz w:val="20"/>
                <w:szCs w:val="20"/>
              </w:rPr>
            </w:pPr>
          </w:p>
          <w:p w14:paraId="7C94A3C1" w14:textId="77777777" w:rsidR="00156798" w:rsidRPr="00156798" w:rsidRDefault="00156798" w:rsidP="00156798">
            <w:pPr>
              <w:numPr>
                <w:ilvl w:val="1"/>
                <w:numId w:val="22"/>
              </w:numPr>
              <w:spacing w:after="120" w:line="259" w:lineRule="auto"/>
              <w:ind w:left="1440"/>
              <w:rPr>
                <w:sz w:val="20"/>
                <w:szCs w:val="20"/>
              </w:rPr>
            </w:pPr>
            <w:r w:rsidRPr="00156798">
              <w:rPr>
                <w:sz w:val="20"/>
                <w:szCs w:val="20"/>
              </w:rPr>
              <w:t>Proposal 2: SSB less SCell activation delay can be longer than 3 ms: (Nokia, CMCC, Huawei, Vivo, Apple)</w:t>
            </w:r>
          </w:p>
          <w:p w14:paraId="6D5B11DB" w14:textId="77777777" w:rsidR="00156798" w:rsidRPr="00156798" w:rsidRDefault="00156798" w:rsidP="00156798">
            <w:pPr>
              <w:numPr>
                <w:ilvl w:val="2"/>
                <w:numId w:val="22"/>
              </w:numPr>
              <w:spacing w:after="120" w:line="259" w:lineRule="auto"/>
              <w:rPr>
                <w:sz w:val="20"/>
                <w:szCs w:val="20"/>
              </w:rPr>
            </w:pPr>
            <w:r w:rsidRPr="00156798">
              <w:rPr>
                <w:sz w:val="20"/>
                <w:szCs w:val="20"/>
              </w:rPr>
              <w:t>Proposal 2a: TRS monitoring is needed for SSB-less SCell activation (wherein &gt;3ms SCell activation delay is expected). (Nokia)</w:t>
            </w:r>
          </w:p>
          <w:p w14:paraId="59C8EA61" w14:textId="77777777" w:rsidR="00156798" w:rsidRPr="00156798" w:rsidRDefault="00156798" w:rsidP="00156798">
            <w:pPr>
              <w:numPr>
                <w:ilvl w:val="2"/>
                <w:numId w:val="22"/>
              </w:numPr>
              <w:spacing w:after="120" w:line="259" w:lineRule="auto"/>
              <w:rPr>
                <w:sz w:val="20"/>
                <w:szCs w:val="20"/>
              </w:rPr>
            </w:pPr>
            <w:r w:rsidRPr="00156798">
              <w:rPr>
                <w:sz w:val="20"/>
                <w:szCs w:val="20"/>
              </w:rPr>
              <w:t xml:space="preserve">Proposal 2b: </w:t>
            </w:r>
            <w:r w:rsidRPr="00156798">
              <w:rPr>
                <w:rFonts w:hint="eastAsia"/>
                <w:sz w:val="20"/>
                <w:szCs w:val="20"/>
              </w:rPr>
              <w:t>(CMCC)</w:t>
            </w:r>
          </w:p>
          <w:p w14:paraId="0BD473C4" w14:textId="77777777" w:rsidR="00156798" w:rsidRPr="00156798" w:rsidRDefault="00156798" w:rsidP="00156798">
            <w:pPr>
              <w:numPr>
                <w:ilvl w:val="3"/>
                <w:numId w:val="22"/>
              </w:numPr>
              <w:overflowPunct w:val="0"/>
              <w:autoSpaceDE w:val="0"/>
              <w:autoSpaceDN w:val="0"/>
              <w:adjustRightInd w:val="0"/>
              <w:spacing w:after="120" w:line="259" w:lineRule="auto"/>
              <w:textAlignment w:val="baseline"/>
              <w:rPr>
                <w:sz w:val="20"/>
                <w:szCs w:val="20"/>
              </w:rPr>
            </w:pPr>
            <w:r w:rsidRPr="00156798">
              <w:rPr>
                <w:sz w:val="20"/>
                <w:szCs w:val="20"/>
              </w:rPr>
              <w:t>Case 2:</w:t>
            </w:r>
          </w:p>
          <w:p w14:paraId="7069E896"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rFonts w:hint="eastAsia"/>
                <w:sz w:val="20"/>
                <w:szCs w:val="20"/>
              </w:rPr>
              <w:t xml:space="preserve">RTD: ≤ 260ns &lt; RTD &lt; min(CP, 3us) </w:t>
            </w:r>
          </w:p>
          <w:p w14:paraId="2A0CC026"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sz w:val="20"/>
                <w:szCs w:val="20"/>
              </w:rPr>
              <w:t>RPD: Within 6dB</w:t>
            </w:r>
          </w:p>
          <w:p w14:paraId="46343CCF"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sz w:val="20"/>
                <w:szCs w:val="20"/>
              </w:rPr>
              <w:t>TCI/QCL indication: No QCL-ed relationship could be assumed between TRS of SSB-less SCell and SSB of inter-band active serving cell</w:t>
            </w:r>
          </w:p>
          <w:p w14:paraId="5D0DA438"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sz w:val="20"/>
                <w:szCs w:val="20"/>
              </w:rPr>
              <w:t>Frequency domain separation between CCs:  large(general) frequency domain separation</w:t>
            </w:r>
          </w:p>
          <w:p w14:paraId="6F61DC12"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sz w:val="20"/>
                <w:szCs w:val="20"/>
              </w:rPr>
              <w:t>SCell activation delay requirement: Tactivation_time larger than 3ms, at least cover fine time/frequency sync delay, the impact due to lack of QCL-ed relationship need further study</w:t>
            </w:r>
          </w:p>
          <w:p w14:paraId="184495AE" w14:textId="77777777" w:rsidR="00156798" w:rsidRPr="00156798" w:rsidRDefault="00156798" w:rsidP="00156798">
            <w:pPr>
              <w:numPr>
                <w:ilvl w:val="3"/>
                <w:numId w:val="22"/>
              </w:numPr>
              <w:overflowPunct w:val="0"/>
              <w:autoSpaceDE w:val="0"/>
              <w:autoSpaceDN w:val="0"/>
              <w:adjustRightInd w:val="0"/>
              <w:spacing w:after="120" w:line="259" w:lineRule="auto"/>
              <w:textAlignment w:val="baseline"/>
              <w:rPr>
                <w:sz w:val="20"/>
                <w:szCs w:val="20"/>
              </w:rPr>
            </w:pPr>
            <w:r w:rsidRPr="00156798">
              <w:rPr>
                <w:sz w:val="20"/>
                <w:szCs w:val="20"/>
              </w:rPr>
              <w:t>Case 3:</w:t>
            </w:r>
          </w:p>
          <w:p w14:paraId="1A2EE07F"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rFonts w:hint="eastAsia"/>
                <w:sz w:val="20"/>
                <w:szCs w:val="20"/>
              </w:rPr>
              <w:t xml:space="preserve">RTD: ≤ 260ns &lt; RTD &lt; min(CP, 3us) </w:t>
            </w:r>
          </w:p>
          <w:p w14:paraId="13672907"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sz w:val="20"/>
                <w:szCs w:val="20"/>
              </w:rPr>
              <w:t>RPD: Larger than 6dB</w:t>
            </w:r>
          </w:p>
          <w:p w14:paraId="779DB08E"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sz w:val="20"/>
                <w:szCs w:val="20"/>
              </w:rPr>
              <w:t>TCI/QCL indication: No QCL-ed relationship could be assumed between TRS of SSB-less SCell and SSB of inter-band active serving cell</w:t>
            </w:r>
          </w:p>
          <w:p w14:paraId="778B2E92"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sz w:val="20"/>
                <w:szCs w:val="20"/>
              </w:rPr>
              <w:t>Frequency domain separation between CCs:  General frequency domain separation</w:t>
            </w:r>
          </w:p>
          <w:p w14:paraId="318681F7" w14:textId="77777777" w:rsidR="00156798" w:rsidRPr="00156798" w:rsidRDefault="00156798" w:rsidP="00156798">
            <w:pPr>
              <w:numPr>
                <w:ilvl w:val="4"/>
                <w:numId w:val="22"/>
              </w:numPr>
              <w:overflowPunct w:val="0"/>
              <w:autoSpaceDE w:val="0"/>
              <w:autoSpaceDN w:val="0"/>
              <w:adjustRightInd w:val="0"/>
              <w:spacing w:after="120" w:line="259" w:lineRule="auto"/>
              <w:textAlignment w:val="baseline"/>
              <w:rPr>
                <w:sz w:val="20"/>
                <w:szCs w:val="20"/>
              </w:rPr>
            </w:pPr>
            <w:r w:rsidRPr="00156798">
              <w:rPr>
                <w:sz w:val="20"/>
                <w:szCs w:val="20"/>
              </w:rPr>
              <w:t>SCell activation delay requirement: Tactivation_time larger than 3ms, to at least cover AGC adjust delay and fine time/frequency sync delay, the impact due to lack of QCL-ed relationship need further study</w:t>
            </w:r>
          </w:p>
          <w:p w14:paraId="10349C01" w14:textId="77777777" w:rsidR="00156798" w:rsidRPr="00156798" w:rsidRDefault="00156798" w:rsidP="00156798">
            <w:pPr>
              <w:spacing w:after="120"/>
              <w:rPr>
                <w:sz w:val="20"/>
                <w:szCs w:val="20"/>
              </w:rPr>
            </w:pPr>
          </w:p>
          <w:p w14:paraId="4D51797A" w14:textId="77777777" w:rsidR="00156798" w:rsidRPr="00156798" w:rsidRDefault="00156798" w:rsidP="00156798">
            <w:pPr>
              <w:numPr>
                <w:ilvl w:val="2"/>
                <w:numId w:val="22"/>
              </w:numPr>
              <w:spacing w:after="120" w:line="259" w:lineRule="auto"/>
              <w:rPr>
                <w:sz w:val="20"/>
                <w:szCs w:val="20"/>
              </w:rPr>
            </w:pPr>
            <w:r w:rsidRPr="00156798">
              <w:rPr>
                <w:sz w:val="20"/>
                <w:szCs w:val="20"/>
              </w:rPr>
              <w:t>Proposal 2c:</w:t>
            </w:r>
            <w:r w:rsidRPr="00156798">
              <w:rPr>
                <w:rFonts w:eastAsia="MS Mincho"/>
                <w:sz w:val="20"/>
                <w:szCs w:val="20"/>
              </w:rPr>
              <w:t xml:space="preserve"> </w:t>
            </w:r>
            <w:r w:rsidRPr="00156798">
              <w:rPr>
                <w:sz w:val="20"/>
                <w:szCs w:val="20"/>
              </w:rPr>
              <w:t>Under side condition of less than CP RTD (set 2) and 6dB power difference, Tactivation_time is Tfirst_TRS +3 ms or Tfirst_ATRS+3 ms (Huawei)</w:t>
            </w:r>
          </w:p>
          <w:p w14:paraId="49AE101E" w14:textId="77777777" w:rsidR="00156798" w:rsidRPr="00156798" w:rsidRDefault="00156798" w:rsidP="00156798">
            <w:pPr>
              <w:numPr>
                <w:ilvl w:val="2"/>
                <w:numId w:val="22"/>
              </w:numPr>
              <w:spacing w:after="120" w:line="259" w:lineRule="auto"/>
              <w:rPr>
                <w:sz w:val="20"/>
                <w:szCs w:val="20"/>
              </w:rPr>
            </w:pPr>
            <w:r w:rsidRPr="00156798">
              <w:rPr>
                <w:sz w:val="20"/>
                <w:szCs w:val="20"/>
              </w:rPr>
              <w:t>Proposal 2d: (Vivo)</w:t>
            </w:r>
          </w:p>
          <w:p w14:paraId="35AD1DB9" w14:textId="77777777" w:rsidR="00156798" w:rsidRPr="00156798" w:rsidRDefault="00156798" w:rsidP="00156798">
            <w:pPr>
              <w:overflowPunct w:val="0"/>
              <w:autoSpaceDE w:val="0"/>
              <w:autoSpaceDN w:val="0"/>
              <w:adjustRightInd w:val="0"/>
              <w:spacing w:after="120"/>
              <w:ind w:left="2376" w:firstLineChars="200" w:firstLine="400"/>
              <w:textAlignment w:val="baseline"/>
              <w:rPr>
                <w:sz w:val="20"/>
                <w:szCs w:val="20"/>
              </w:rPr>
            </w:pPr>
            <w:r w:rsidRPr="00156798">
              <w:rPr>
                <w:rFonts w:hint="eastAsia"/>
                <w:sz w:val="20"/>
                <w:szCs w:val="20"/>
              </w:rPr>
              <w:t>The SSB-less SCell activation requirements are only applicable if the Ês/Iot ≥ -2dB and the SSB of the timing reference serving cell meeting detectable condition in 9.2 of TS 38.133</w:t>
            </w:r>
          </w:p>
          <w:p w14:paraId="4D5A1F58" w14:textId="77777777" w:rsidR="00156798" w:rsidRPr="00156798" w:rsidRDefault="00156798" w:rsidP="00156798">
            <w:pPr>
              <w:overflowPunct w:val="0"/>
              <w:autoSpaceDE w:val="0"/>
              <w:autoSpaceDN w:val="0"/>
              <w:adjustRightInd w:val="0"/>
              <w:spacing w:after="120"/>
              <w:ind w:left="2376" w:firstLineChars="200" w:firstLine="400"/>
              <w:textAlignment w:val="baseline"/>
              <w:rPr>
                <w:sz w:val="20"/>
                <w:szCs w:val="20"/>
              </w:rPr>
            </w:pPr>
            <w:r w:rsidRPr="00156798">
              <w:rPr>
                <w:sz w:val="20"/>
                <w:szCs w:val="20"/>
              </w:rPr>
              <w:t>-</w:t>
            </w:r>
            <w:r w:rsidRPr="00156798">
              <w:rPr>
                <w:sz w:val="20"/>
                <w:szCs w:val="20"/>
              </w:rPr>
              <w:tab/>
              <w:t>If an SSB-less SCell is configured with CSI-RS based L3 measurement, and UE has reported one MR within a predefined period, the SSB-less SCell is unknown</w:t>
            </w:r>
          </w:p>
          <w:p w14:paraId="15714458" w14:textId="77777777" w:rsidR="00156798" w:rsidRPr="00156798" w:rsidRDefault="00156798" w:rsidP="00156798">
            <w:pPr>
              <w:overflowPunct w:val="0"/>
              <w:autoSpaceDE w:val="0"/>
              <w:autoSpaceDN w:val="0"/>
              <w:adjustRightInd w:val="0"/>
              <w:spacing w:after="120"/>
              <w:ind w:left="2376" w:firstLineChars="200" w:firstLine="400"/>
              <w:textAlignment w:val="baseline"/>
              <w:rPr>
                <w:sz w:val="20"/>
                <w:szCs w:val="20"/>
              </w:rPr>
            </w:pPr>
            <w:r w:rsidRPr="00156798">
              <w:rPr>
                <w:sz w:val="20"/>
                <w:szCs w:val="20"/>
              </w:rPr>
              <w:tab/>
              <w:t>The activation delay of a known SSB-less SCell is TfirstTRS + 5ms or TfirstA-TRS + 5ms.</w:t>
            </w:r>
          </w:p>
          <w:p w14:paraId="3557A17C" w14:textId="77777777" w:rsidR="00156798" w:rsidRPr="00156798" w:rsidRDefault="00156798" w:rsidP="00156798">
            <w:pPr>
              <w:overflowPunct w:val="0"/>
              <w:autoSpaceDE w:val="0"/>
              <w:autoSpaceDN w:val="0"/>
              <w:adjustRightInd w:val="0"/>
              <w:spacing w:after="120"/>
              <w:ind w:left="2376" w:firstLineChars="200" w:firstLine="400"/>
              <w:textAlignment w:val="baseline"/>
              <w:rPr>
                <w:sz w:val="20"/>
                <w:szCs w:val="20"/>
              </w:rPr>
            </w:pPr>
            <w:r w:rsidRPr="00156798">
              <w:rPr>
                <w:sz w:val="20"/>
                <w:szCs w:val="20"/>
              </w:rPr>
              <w:t>-</w:t>
            </w:r>
            <w:r w:rsidRPr="00156798">
              <w:rPr>
                <w:sz w:val="20"/>
                <w:szCs w:val="20"/>
              </w:rPr>
              <w:tab/>
              <w:t>Otherwise, the SSB-less SCell is unknown</w:t>
            </w:r>
          </w:p>
          <w:p w14:paraId="7DDAF0C1" w14:textId="77777777" w:rsidR="00156798" w:rsidRPr="00156798" w:rsidRDefault="00156798" w:rsidP="00156798">
            <w:pPr>
              <w:spacing w:after="120"/>
              <w:ind w:left="2940"/>
              <w:rPr>
                <w:sz w:val="20"/>
                <w:szCs w:val="20"/>
              </w:rPr>
            </w:pPr>
            <w:r w:rsidRPr="00156798">
              <w:rPr>
                <w:sz w:val="20"/>
                <w:szCs w:val="20"/>
              </w:rPr>
              <w:t>The activation delay of an unknow SSB-less SCell is TfirstTRS + TTRS + 5ms or TFirstATRS + Tgap + TATRS + 5ms</w:t>
            </w:r>
          </w:p>
          <w:p w14:paraId="53530CBB" w14:textId="77777777" w:rsidR="00156798" w:rsidRPr="00156798" w:rsidRDefault="00156798" w:rsidP="00156798">
            <w:pPr>
              <w:numPr>
                <w:ilvl w:val="2"/>
                <w:numId w:val="22"/>
              </w:numPr>
              <w:spacing w:after="120"/>
              <w:rPr>
                <w:sz w:val="20"/>
                <w:szCs w:val="20"/>
              </w:rPr>
            </w:pPr>
            <w:r w:rsidRPr="00156798">
              <w:rPr>
                <w:sz w:val="20"/>
                <w:szCs w:val="20"/>
              </w:rPr>
              <w:t>Proposal 2e: (Apple):</w:t>
            </w:r>
          </w:p>
          <w:p w14:paraId="3A960BAA" w14:textId="1F645AA4" w:rsidR="00D84EBD" w:rsidRPr="00156798" w:rsidRDefault="00156798" w:rsidP="00156798">
            <w:pPr>
              <w:numPr>
                <w:ilvl w:val="3"/>
                <w:numId w:val="22"/>
              </w:numPr>
              <w:spacing w:after="120"/>
              <w:rPr>
                <w:sz w:val="20"/>
                <w:szCs w:val="20"/>
              </w:rPr>
            </w:pPr>
            <w:r w:rsidRPr="00156798">
              <w:rPr>
                <w:sz w:val="20"/>
                <w:szCs w:val="20"/>
              </w:rPr>
              <w:t>use fast SCell Activation Delay Requirement for FR1(section 8.3.16 of TS38.133) as the baseline to specify the requirement for FR1 SSB-less SCell activation, e.g., A-TRS is used for fine timing tracking and fine AGC settling.</w:t>
            </w:r>
          </w:p>
        </w:tc>
      </w:tr>
    </w:tbl>
    <w:p w14:paraId="19539AB8" w14:textId="566955A9" w:rsidR="00156798" w:rsidRDefault="00156798" w:rsidP="00E85A01">
      <w:pPr>
        <w:spacing w:after="120"/>
        <w:rPr>
          <w:rFonts w:eastAsiaTheme="minorEastAsia"/>
          <w:sz w:val="22"/>
          <w:szCs w:val="22"/>
          <w:highlight w:val="lightGray"/>
        </w:rPr>
      </w:pPr>
    </w:p>
    <w:p w14:paraId="16FBBB04" w14:textId="77777777" w:rsidR="008D4874" w:rsidRDefault="008D4874" w:rsidP="008D4874">
      <w:pPr>
        <w:spacing w:after="120"/>
        <w:rPr>
          <w:rFonts w:eastAsiaTheme="minorEastAsia"/>
          <w:sz w:val="22"/>
          <w:szCs w:val="22"/>
        </w:rPr>
      </w:pPr>
      <w:r w:rsidRPr="007A54C2">
        <w:rPr>
          <w:rFonts w:eastAsiaTheme="minorEastAsia"/>
          <w:sz w:val="22"/>
          <w:szCs w:val="22"/>
        </w:rPr>
        <w:t>For FR1 co-located SSB-less inter-band CA</w:t>
      </w:r>
      <w:r>
        <w:rPr>
          <w:rFonts w:eastAsiaTheme="minorEastAsia"/>
          <w:sz w:val="22"/>
          <w:szCs w:val="22"/>
        </w:rPr>
        <w:t xml:space="preserve">, when RTD is within 260ns and </w:t>
      </w:r>
      <w:r w:rsidRPr="007A54C2">
        <w:rPr>
          <w:rFonts w:eastAsiaTheme="minorEastAsia"/>
          <w:sz w:val="22"/>
          <w:szCs w:val="22"/>
        </w:rPr>
        <w:t>power difference</w:t>
      </w:r>
      <w:r>
        <w:rPr>
          <w:rFonts w:eastAsiaTheme="minorEastAsia"/>
          <w:sz w:val="22"/>
          <w:szCs w:val="22"/>
        </w:rPr>
        <w:t xml:space="preserve"> is within 6dB, and the </w:t>
      </w:r>
      <w:r w:rsidRPr="007A54C2">
        <w:rPr>
          <w:rFonts w:eastAsiaTheme="minorEastAsia"/>
          <w:sz w:val="22"/>
          <w:szCs w:val="22"/>
        </w:rPr>
        <w:t>QCL indication defined above are fulfilled</w:t>
      </w:r>
      <w:r>
        <w:rPr>
          <w:rFonts w:eastAsiaTheme="minorEastAsia"/>
          <w:sz w:val="22"/>
          <w:szCs w:val="22"/>
        </w:rPr>
        <w:t xml:space="preserve">, </w:t>
      </w:r>
      <w:r w:rsidRPr="00383449">
        <w:rPr>
          <w:rFonts w:eastAsiaTheme="minorEastAsia"/>
          <w:sz w:val="22"/>
          <w:szCs w:val="22"/>
        </w:rPr>
        <w:t>requirements on FR1 SSB-less SCell activation delay can be reduced to 3ms.</w:t>
      </w:r>
    </w:p>
    <w:p w14:paraId="524243CC" w14:textId="77777777" w:rsidR="008D4874" w:rsidRDefault="008D4874" w:rsidP="008D4874">
      <w:pPr>
        <w:spacing w:after="120"/>
        <w:rPr>
          <w:rFonts w:eastAsiaTheme="minorEastAsia"/>
          <w:b/>
          <w:sz w:val="22"/>
          <w:szCs w:val="22"/>
        </w:rPr>
      </w:pPr>
      <w:r>
        <w:rPr>
          <w:rFonts w:eastAsiaTheme="minorEastAsia"/>
          <w:b/>
          <w:sz w:val="22"/>
          <w:szCs w:val="22"/>
        </w:rPr>
        <w:t>Proposal 4</w:t>
      </w:r>
      <w:r w:rsidRPr="007F6595">
        <w:rPr>
          <w:rFonts w:eastAsiaTheme="minorEastAsia"/>
          <w:b/>
          <w:sz w:val="22"/>
          <w:szCs w:val="22"/>
        </w:rPr>
        <w:t xml:space="preserve">: </w:t>
      </w:r>
      <w:r w:rsidRPr="00383449">
        <w:rPr>
          <w:rFonts w:eastAsiaTheme="minorEastAsia"/>
          <w:b/>
          <w:sz w:val="22"/>
          <w:szCs w:val="22"/>
        </w:rPr>
        <w:t>For FR1 co-located SSB-less inter-band CA, when RTD is within 260ns and power difference is within 6dB, and the QCL indication defined above are fulfilled, requirements on FR1 SSB-less SCell activation delay can be reduced to 3ms.</w:t>
      </w:r>
    </w:p>
    <w:p w14:paraId="4ACE51BA" w14:textId="30C967C9" w:rsidR="00383449" w:rsidRDefault="008F1CDD" w:rsidP="00E85A01">
      <w:pPr>
        <w:spacing w:after="120"/>
        <w:rPr>
          <w:rFonts w:eastAsiaTheme="minorEastAsia"/>
          <w:sz w:val="22"/>
          <w:szCs w:val="22"/>
        </w:rPr>
      </w:pPr>
      <w:r w:rsidRPr="007A54C2">
        <w:rPr>
          <w:rFonts w:eastAsiaTheme="minorEastAsia"/>
          <w:sz w:val="22"/>
          <w:szCs w:val="22"/>
        </w:rPr>
        <w:t>For FR1 co-located SSB-less inter-band CA</w:t>
      </w:r>
      <w:r>
        <w:rPr>
          <w:rFonts w:eastAsiaTheme="minorEastAsia"/>
          <w:sz w:val="22"/>
          <w:szCs w:val="22"/>
        </w:rPr>
        <w:t>, when</w:t>
      </w:r>
      <w:r w:rsidR="00F56740">
        <w:rPr>
          <w:rFonts w:eastAsiaTheme="minorEastAsia"/>
          <w:sz w:val="22"/>
          <w:szCs w:val="22"/>
        </w:rPr>
        <w:t xml:space="preserve"> RTD is larger than 260ns, and </w:t>
      </w:r>
      <w:r w:rsidR="00F56740" w:rsidRPr="007A54C2">
        <w:rPr>
          <w:rFonts w:eastAsiaTheme="minorEastAsia"/>
          <w:sz w:val="22"/>
          <w:szCs w:val="22"/>
        </w:rPr>
        <w:t>power difference</w:t>
      </w:r>
      <w:r w:rsidR="00F56740">
        <w:rPr>
          <w:rFonts w:eastAsiaTheme="minorEastAsia"/>
          <w:sz w:val="22"/>
          <w:szCs w:val="22"/>
        </w:rPr>
        <w:t xml:space="preserve"> is within 6dB, </w:t>
      </w:r>
      <w:r w:rsidR="0044348B" w:rsidRPr="00383449">
        <w:rPr>
          <w:rFonts w:eastAsiaTheme="minorEastAsia"/>
          <w:sz w:val="22"/>
          <w:szCs w:val="22"/>
        </w:rPr>
        <w:t>requirements on FR1 SSB-less SCell activation delay</w:t>
      </w:r>
      <w:r w:rsidR="00EB725F">
        <w:rPr>
          <w:rFonts w:eastAsiaTheme="minorEastAsia"/>
          <w:sz w:val="22"/>
          <w:szCs w:val="22"/>
        </w:rPr>
        <w:t xml:space="preserve"> will be larger than 3ms, and </w:t>
      </w:r>
      <w:r>
        <w:rPr>
          <w:rFonts w:eastAsiaTheme="minorEastAsia"/>
          <w:sz w:val="22"/>
          <w:szCs w:val="22"/>
        </w:rPr>
        <w:t xml:space="preserve">TRS can be used for </w:t>
      </w:r>
      <w:r w:rsidR="001A79D8">
        <w:rPr>
          <w:rFonts w:eastAsiaTheme="minorEastAsia"/>
          <w:sz w:val="22"/>
          <w:szCs w:val="22"/>
        </w:rPr>
        <w:t>timing tracking.</w:t>
      </w:r>
    </w:p>
    <w:p w14:paraId="5C58060B" w14:textId="6D78DBF1" w:rsidR="00E20BAB" w:rsidRDefault="008C3043" w:rsidP="00E20BAB">
      <w:pPr>
        <w:spacing w:after="120"/>
        <w:rPr>
          <w:rFonts w:eastAsiaTheme="minorEastAsia"/>
          <w:b/>
          <w:sz w:val="22"/>
          <w:szCs w:val="22"/>
        </w:rPr>
      </w:pPr>
      <w:r>
        <w:rPr>
          <w:rFonts w:eastAsiaTheme="minorEastAsia"/>
          <w:b/>
          <w:sz w:val="22"/>
          <w:szCs w:val="22"/>
        </w:rPr>
        <w:t>Proposal 5</w:t>
      </w:r>
      <w:r w:rsidR="00E20BAB" w:rsidRPr="007F6595">
        <w:rPr>
          <w:rFonts w:eastAsiaTheme="minorEastAsia"/>
          <w:b/>
          <w:sz w:val="22"/>
          <w:szCs w:val="22"/>
        </w:rPr>
        <w:t xml:space="preserve">: </w:t>
      </w:r>
      <w:r w:rsidR="00E20BAB" w:rsidRPr="00E20BAB">
        <w:rPr>
          <w:rFonts w:eastAsiaTheme="minorEastAsia"/>
          <w:b/>
          <w:sz w:val="22"/>
          <w:szCs w:val="22"/>
        </w:rPr>
        <w:t>For FR1 co-located SSB-less inter-band CA, when RTD is larger than 260ns, and power difference is within 6dB, requirements on FR1 SSB-less SCell activation delay will be larger than 3ms</w:t>
      </w:r>
      <w:r w:rsidR="00EB725F">
        <w:rPr>
          <w:rFonts w:eastAsiaTheme="minorEastAsia"/>
          <w:b/>
          <w:sz w:val="22"/>
          <w:szCs w:val="22"/>
        </w:rPr>
        <w:t>, and</w:t>
      </w:r>
      <w:r w:rsidR="00E20BAB" w:rsidRPr="00E20BAB">
        <w:rPr>
          <w:rFonts w:eastAsiaTheme="minorEastAsia"/>
          <w:b/>
          <w:sz w:val="22"/>
          <w:szCs w:val="22"/>
        </w:rPr>
        <w:t xml:space="preserve"> TRS can be used for timing tracking.</w:t>
      </w:r>
    </w:p>
    <w:p w14:paraId="2356F1A8" w14:textId="77777777" w:rsidR="001A79D8" w:rsidRPr="00891278" w:rsidRDefault="001A79D8" w:rsidP="00E85A01">
      <w:pPr>
        <w:spacing w:after="120"/>
        <w:rPr>
          <w:rFonts w:eastAsiaTheme="minorEastAsia"/>
          <w:sz w:val="22"/>
          <w:szCs w:val="22"/>
        </w:rPr>
      </w:pPr>
    </w:p>
    <w:p w14:paraId="39C62E5D" w14:textId="5A9EB3F8" w:rsidR="00EF0C28" w:rsidRPr="00ED181A" w:rsidRDefault="00EF0C28" w:rsidP="00EF0C28">
      <w:pPr>
        <w:pStyle w:val="afff6"/>
      </w:pPr>
      <w:r>
        <w:rPr>
          <w:szCs w:val="22"/>
        </w:rPr>
        <w:t>L1 measurement for SSB-less S</w:t>
      </w:r>
      <w:r>
        <w:rPr>
          <w:rFonts w:hint="eastAsia"/>
          <w:szCs w:val="22"/>
        </w:rPr>
        <w:t>C</w:t>
      </w:r>
      <w:r w:rsidRPr="00EF0C28">
        <w:rPr>
          <w:szCs w:val="22"/>
        </w:rPr>
        <w:t>ell</w:t>
      </w:r>
    </w:p>
    <w:p w14:paraId="02ED7F1B" w14:textId="77777777" w:rsidR="00EF0C28" w:rsidRPr="00ED181A" w:rsidRDefault="00EF0C28" w:rsidP="00EF0C28">
      <w:pPr>
        <w:spacing w:after="120"/>
        <w:jc w:val="both"/>
        <w:rPr>
          <w:rFonts w:eastAsiaTheme="minorEastAsia" w:cs="v4.2.0"/>
          <w:i/>
          <w:sz w:val="22"/>
          <w:szCs w:val="22"/>
        </w:rPr>
      </w:pPr>
      <w:r w:rsidRPr="00ED181A">
        <w:rPr>
          <w:rFonts w:eastAsiaTheme="minorEastAsia" w:cs="v4.2.0" w:hint="eastAsia"/>
          <w:i/>
          <w:sz w:val="22"/>
          <w:szCs w:val="22"/>
        </w:rPr>
        <w:t>S</w:t>
      </w:r>
      <w:r w:rsidRPr="00ED181A">
        <w:rPr>
          <w:rFonts w:eastAsiaTheme="minorEastAsia" w:cs="v4.2.0"/>
          <w:i/>
          <w:sz w:val="22"/>
          <w:szCs w:val="22"/>
        </w:rPr>
        <w:t>tatus in the WF [1]</w:t>
      </w:r>
      <w:r w:rsidRPr="00ED181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F0C28" w:rsidRPr="00C82FEF" w14:paraId="523ECD02" w14:textId="77777777" w:rsidTr="005D08D5">
        <w:trPr>
          <w:jc w:val="center"/>
        </w:trPr>
        <w:tc>
          <w:tcPr>
            <w:tcW w:w="9629" w:type="dxa"/>
            <w:tcBorders>
              <w:top w:val="single" w:sz="4" w:space="0" w:color="auto"/>
              <w:left w:val="single" w:sz="4" w:space="0" w:color="auto"/>
              <w:bottom w:val="single" w:sz="4" w:space="0" w:color="auto"/>
              <w:right w:val="single" w:sz="4" w:space="0" w:color="auto"/>
            </w:tcBorders>
          </w:tcPr>
          <w:p w14:paraId="2F243D73" w14:textId="77777777" w:rsidR="00C82FEF" w:rsidRPr="00C82FEF" w:rsidRDefault="00C82FEF" w:rsidP="00C82FEF">
            <w:pPr>
              <w:rPr>
                <w:b/>
                <w:sz w:val="20"/>
                <w:szCs w:val="20"/>
                <w:u w:val="single"/>
                <w:lang w:eastAsia="ko-KR"/>
              </w:rPr>
            </w:pPr>
            <w:r w:rsidRPr="00C82FEF">
              <w:rPr>
                <w:b/>
                <w:sz w:val="20"/>
                <w:szCs w:val="20"/>
                <w:u w:val="single"/>
                <w:lang w:eastAsia="ko-KR"/>
              </w:rPr>
              <w:t>Issue 1-4-1: Whether to have L1 measurement on SSB-less SCell</w:t>
            </w:r>
          </w:p>
          <w:p w14:paraId="1C563A0C" w14:textId="77777777" w:rsidR="00C82FEF" w:rsidRPr="00C82FEF" w:rsidRDefault="00C82FEF" w:rsidP="00C82FEF">
            <w:pPr>
              <w:spacing w:after="120"/>
              <w:rPr>
                <w:sz w:val="20"/>
                <w:szCs w:val="20"/>
              </w:rPr>
            </w:pPr>
            <w:r w:rsidRPr="00C82FEF">
              <w:rPr>
                <w:sz w:val="20"/>
                <w:szCs w:val="20"/>
              </w:rPr>
              <w:t>Proposals</w:t>
            </w:r>
          </w:p>
          <w:p w14:paraId="32FDACF6" w14:textId="77777777" w:rsidR="00C82FEF" w:rsidRPr="00C82FEF" w:rsidRDefault="00C82FEF" w:rsidP="00C82FEF">
            <w:pPr>
              <w:numPr>
                <w:ilvl w:val="1"/>
                <w:numId w:val="22"/>
              </w:numPr>
              <w:overflowPunct w:val="0"/>
              <w:autoSpaceDE w:val="0"/>
              <w:autoSpaceDN w:val="0"/>
              <w:adjustRightInd w:val="0"/>
              <w:spacing w:line="259" w:lineRule="auto"/>
              <w:textAlignment w:val="baseline"/>
              <w:rPr>
                <w:sz w:val="20"/>
                <w:szCs w:val="20"/>
              </w:rPr>
            </w:pPr>
            <w:r w:rsidRPr="00C82FEF">
              <w:rPr>
                <w:sz w:val="20"/>
                <w:szCs w:val="20"/>
              </w:rPr>
              <w:t>Proposal 1: L1 measurement on less SCell is not needed. (MTK, CMCC, CATT, Huawei, CTC, ZTE)</w:t>
            </w:r>
          </w:p>
          <w:p w14:paraId="48E12199"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Proposal 1a: For SSB-less SCell activation, when the conditions about RTD, power imbalance and TRS are met, the L1/L3 measurement can be skipped (CATT)</w:t>
            </w:r>
          </w:p>
          <w:p w14:paraId="7FD2C850"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Proposal 1b: No L1/L3 measurement on the inter-band SSB-less SCell (MTK)</w:t>
            </w:r>
          </w:p>
          <w:p w14:paraId="545BAE2E"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Proposal 1c: When RTD, power difference conditions are ensured and CSI-RS based L1 measurement is not configured, L1 measurement on SSB-less SCell is not needed. (CMCC)</w:t>
            </w:r>
          </w:p>
          <w:p w14:paraId="5C360422"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Proposal 1d: No new measurement requirement is specified for L1 or L3 measurements for SSB-less SCell operations. (Intel)</w:t>
            </w:r>
          </w:p>
          <w:p w14:paraId="1F497BFF"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Proposal 1e: When CSI-RS based L1 measurement isn’t configured and the conditions of RTD/power difference/QCL indication defined above are fulfilled, L1 measurement on SSB-less SCell can be skipped. (CTC)</w:t>
            </w:r>
          </w:p>
          <w:p w14:paraId="6126B1D6"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Proposal 1f: Sharing the L1/L3 measurement results between the SSB-less SCell and reference cell (ZTE)</w:t>
            </w:r>
          </w:p>
          <w:p w14:paraId="24815488" w14:textId="77777777" w:rsidR="00C82FEF" w:rsidRPr="00C82FEF" w:rsidRDefault="00C82FEF" w:rsidP="00C82FEF">
            <w:pPr>
              <w:numPr>
                <w:ilvl w:val="1"/>
                <w:numId w:val="22"/>
              </w:numPr>
              <w:overflowPunct w:val="0"/>
              <w:autoSpaceDE w:val="0"/>
              <w:autoSpaceDN w:val="0"/>
              <w:adjustRightInd w:val="0"/>
              <w:spacing w:line="259" w:lineRule="auto"/>
              <w:textAlignment w:val="baseline"/>
              <w:rPr>
                <w:sz w:val="20"/>
                <w:szCs w:val="20"/>
              </w:rPr>
            </w:pPr>
            <w:r w:rsidRPr="00C82FEF">
              <w:rPr>
                <w:sz w:val="20"/>
                <w:szCs w:val="20"/>
              </w:rPr>
              <w:t>Proposal 2: CSI-RS based L1 measurement is needed on SSB-less SCell (Apple, CMCC, SS, Huawei, CTC)</w:t>
            </w:r>
          </w:p>
          <w:p w14:paraId="1094AD91"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Proposal 2a: RAN4 to assume no SSB but with CSI-RS resource for L1 measurement on the FR1 inter-band SSB-less SCell (Apple)</w:t>
            </w:r>
          </w:p>
          <w:p w14:paraId="32D34415"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 xml:space="preserve">Proposal 2b: </w:t>
            </w:r>
            <w:bookmarkStart w:id="3" w:name="_Hlk135225708"/>
            <w:r w:rsidRPr="00C82FEF">
              <w:rPr>
                <w:sz w:val="20"/>
                <w:szCs w:val="20"/>
              </w:rPr>
              <w:t>If the conditions are not met but CSI-RS based measurement is supported and configured, L1 measurement needs to be specified for SSB-less SCell operation. (CATT)</w:t>
            </w:r>
            <w:bookmarkEnd w:id="3"/>
          </w:p>
          <w:p w14:paraId="6DE79A24" w14:textId="77777777" w:rsidR="00C82FEF" w:rsidRPr="00C82FEF" w:rsidRDefault="00C82FEF" w:rsidP="00C82FEF">
            <w:pPr>
              <w:numPr>
                <w:ilvl w:val="2"/>
                <w:numId w:val="22"/>
              </w:numPr>
              <w:overflowPunct w:val="0"/>
              <w:autoSpaceDE w:val="0"/>
              <w:autoSpaceDN w:val="0"/>
              <w:adjustRightInd w:val="0"/>
              <w:spacing w:line="259" w:lineRule="auto"/>
              <w:textAlignment w:val="baseline"/>
              <w:rPr>
                <w:sz w:val="20"/>
                <w:szCs w:val="20"/>
              </w:rPr>
            </w:pPr>
            <w:r w:rsidRPr="00C82FEF">
              <w:rPr>
                <w:sz w:val="20"/>
                <w:szCs w:val="20"/>
              </w:rPr>
              <w:t>Proposal 2c: When CSI-RS resources for L1 measurement are configured, the legacy requirements for CSI-RS based L1 measurement can be reused for SSB-less SCell operation. (Huawei, CMCC, SS, CTC)</w:t>
            </w:r>
          </w:p>
          <w:p w14:paraId="69113FFA" w14:textId="77777777" w:rsidR="00C82FEF" w:rsidRPr="00C82FEF" w:rsidRDefault="00C82FEF" w:rsidP="00C82FEF">
            <w:pPr>
              <w:numPr>
                <w:ilvl w:val="1"/>
                <w:numId w:val="22"/>
              </w:numPr>
              <w:overflowPunct w:val="0"/>
              <w:autoSpaceDE w:val="0"/>
              <w:autoSpaceDN w:val="0"/>
              <w:adjustRightInd w:val="0"/>
              <w:spacing w:line="259" w:lineRule="auto"/>
              <w:textAlignment w:val="baseline"/>
              <w:rPr>
                <w:sz w:val="20"/>
                <w:szCs w:val="20"/>
              </w:rPr>
            </w:pPr>
            <w:r w:rsidRPr="00C82FEF">
              <w:rPr>
                <w:sz w:val="20"/>
                <w:szCs w:val="20"/>
              </w:rPr>
              <w:t>Proposal 3a:</w:t>
            </w:r>
            <w:r w:rsidRPr="00C82FEF">
              <w:rPr>
                <w:rFonts w:eastAsia="MS Mincho"/>
                <w:sz w:val="20"/>
                <w:szCs w:val="20"/>
              </w:rPr>
              <w:t xml:space="preserve"> </w:t>
            </w:r>
            <w:r w:rsidRPr="00C82FEF">
              <w:rPr>
                <w:sz w:val="20"/>
                <w:szCs w:val="20"/>
              </w:rPr>
              <w:t>RAN4 needs to discuss the impact on the CSI-RS based L1/L3 measurement requirements due to SSB-less SCell operation.  (Nokia)</w:t>
            </w:r>
          </w:p>
          <w:p w14:paraId="5D6A4DFD" w14:textId="1AC43D95" w:rsidR="00EF0C28" w:rsidRPr="00C82FEF" w:rsidRDefault="00C82FEF" w:rsidP="00C82FEF">
            <w:pPr>
              <w:numPr>
                <w:ilvl w:val="1"/>
                <w:numId w:val="22"/>
              </w:numPr>
              <w:overflowPunct w:val="0"/>
              <w:autoSpaceDE w:val="0"/>
              <w:autoSpaceDN w:val="0"/>
              <w:adjustRightInd w:val="0"/>
              <w:spacing w:line="259" w:lineRule="auto"/>
              <w:textAlignment w:val="baseline"/>
              <w:rPr>
                <w:sz w:val="20"/>
                <w:szCs w:val="20"/>
              </w:rPr>
            </w:pPr>
            <w:r w:rsidRPr="00C82FEF">
              <w:rPr>
                <w:sz w:val="20"/>
                <w:szCs w:val="20"/>
              </w:rPr>
              <w:t>Proposal 3b: RAN4 can study whether and how to perform RLM/BFD/CBD on the SSBless SCell based on reference Cell measurement. (QC)</w:t>
            </w:r>
          </w:p>
        </w:tc>
      </w:tr>
    </w:tbl>
    <w:p w14:paraId="51020B35" w14:textId="77777777" w:rsidR="006002D2" w:rsidRPr="006002D2" w:rsidRDefault="006002D2" w:rsidP="00AE2B14">
      <w:pPr>
        <w:spacing w:after="120"/>
        <w:rPr>
          <w:rFonts w:eastAsiaTheme="minorEastAsia"/>
          <w:sz w:val="22"/>
          <w:szCs w:val="22"/>
        </w:rPr>
      </w:pPr>
    </w:p>
    <w:p w14:paraId="03B2D557" w14:textId="65A810D1" w:rsidR="00FB1F57" w:rsidRPr="006002D2" w:rsidRDefault="00FB1F57" w:rsidP="00AE2B14">
      <w:pPr>
        <w:spacing w:after="120"/>
        <w:rPr>
          <w:rFonts w:eastAsiaTheme="minorEastAsia"/>
          <w:sz w:val="22"/>
          <w:szCs w:val="22"/>
        </w:rPr>
      </w:pPr>
      <w:r w:rsidRPr="006002D2">
        <w:rPr>
          <w:rFonts w:eastAsiaTheme="minorEastAsia" w:hint="eastAsia"/>
          <w:sz w:val="22"/>
          <w:szCs w:val="22"/>
        </w:rPr>
        <w:t>F</w:t>
      </w:r>
      <w:r w:rsidRPr="006002D2">
        <w:rPr>
          <w:rFonts w:eastAsiaTheme="minorEastAsia"/>
          <w:sz w:val="22"/>
          <w:szCs w:val="22"/>
        </w:rPr>
        <w:t xml:space="preserve">or the issue about whether to have L1 measurement on SSB-less SCell, </w:t>
      </w:r>
      <w:r w:rsidR="00A523C1" w:rsidRPr="006002D2">
        <w:rPr>
          <w:rFonts w:eastAsiaTheme="minorEastAsia"/>
          <w:sz w:val="22"/>
          <w:szCs w:val="22"/>
        </w:rPr>
        <w:t>we support that when CSI-RS based L1 measurement isn’t configured and the conditions defined above are fulfilled, L1 measurement o</w:t>
      </w:r>
      <w:r w:rsidR="009A6169" w:rsidRPr="006002D2">
        <w:rPr>
          <w:rFonts w:eastAsiaTheme="minorEastAsia"/>
          <w:sz w:val="22"/>
          <w:szCs w:val="22"/>
        </w:rPr>
        <w:t>n SSB-less SCell can be skipped, while w</w:t>
      </w:r>
      <w:r w:rsidR="00A523C1" w:rsidRPr="006002D2">
        <w:rPr>
          <w:rFonts w:eastAsiaTheme="minorEastAsia"/>
          <w:sz w:val="22"/>
          <w:szCs w:val="22"/>
        </w:rPr>
        <w:t xml:space="preserve">hen </w:t>
      </w:r>
      <w:r w:rsidR="00AE2B14" w:rsidRPr="006002D2">
        <w:rPr>
          <w:rFonts w:eastAsiaTheme="minorEastAsia"/>
          <w:sz w:val="22"/>
          <w:szCs w:val="22"/>
        </w:rPr>
        <w:t>CSI-RS based L1 measurement is configured</w:t>
      </w:r>
      <w:r w:rsidR="001864E4" w:rsidRPr="006002D2">
        <w:rPr>
          <w:rFonts w:eastAsiaTheme="minorEastAsia"/>
          <w:sz w:val="22"/>
          <w:szCs w:val="22"/>
        </w:rPr>
        <w:t xml:space="preserve">, </w:t>
      </w:r>
      <w:r w:rsidR="00FA114C" w:rsidRPr="006002D2">
        <w:rPr>
          <w:rFonts w:eastAsiaTheme="minorEastAsia"/>
          <w:sz w:val="22"/>
          <w:szCs w:val="22"/>
        </w:rPr>
        <w:t>L1 measurement on SSB-less SCell can be performed</w:t>
      </w:r>
      <w:r w:rsidR="00275D0C" w:rsidRPr="006002D2">
        <w:rPr>
          <w:rFonts w:eastAsiaTheme="minorEastAsia"/>
          <w:sz w:val="22"/>
          <w:szCs w:val="22"/>
        </w:rPr>
        <w:t xml:space="preserve"> </w:t>
      </w:r>
      <w:r w:rsidR="00275D0C" w:rsidRPr="006002D2">
        <w:rPr>
          <w:rFonts w:eastAsiaTheme="minorEastAsia" w:hint="eastAsia"/>
          <w:sz w:val="22"/>
          <w:szCs w:val="22"/>
        </w:rPr>
        <w:t>based</w:t>
      </w:r>
      <w:r w:rsidR="00275D0C" w:rsidRPr="006002D2">
        <w:rPr>
          <w:rFonts w:eastAsiaTheme="minorEastAsia"/>
          <w:sz w:val="22"/>
          <w:szCs w:val="22"/>
        </w:rPr>
        <w:t xml:space="preserve"> on</w:t>
      </w:r>
      <w:r w:rsidR="00FA114C" w:rsidRPr="006002D2">
        <w:rPr>
          <w:rFonts w:eastAsiaTheme="minorEastAsia"/>
          <w:sz w:val="22"/>
          <w:szCs w:val="22"/>
        </w:rPr>
        <w:t xml:space="preserve"> </w:t>
      </w:r>
      <w:r w:rsidR="00275D0C" w:rsidRPr="006002D2">
        <w:rPr>
          <w:rFonts w:eastAsiaTheme="minorEastAsia"/>
          <w:sz w:val="22"/>
          <w:szCs w:val="22"/>
        </w:rPr>
        <w:t xml:space="preserve">CSI-RS </w:t>
      </w:r>
      <w:r w:rsidR="00FA114C" w:rsidRPr="006002D2">
        <w:rPr>
          <w:rFonts w:eastAsiaTheme="minorEastAsia"/>
          <w:sz w:val="22"/>
          <w:szCs w:val="22"/>
        </w:rPr>
        <w:t xml:space="preserve">and legacy </w:t>
      </w:r>
      <w:r w:rsidR="00D44F88" w:rsidRPr="006002D2">
        <w:rPr>
          <w:rFonts w:eastAsiaTheme="minorEastAsia"/>
          <w:sz w:val="22"/>
          <w:szCs w:val="22"/>
        </w:rPr>
        <w:t xml:space="preserve">CSI-RS based </w:t>
      </w:r>
      <w:r w:rsidR="00FA114C" w:rsidRPr="006002D2">
        <w:rPr>
          <w:rFonts w:eastAsiaTheme="minorEastAsia"/>
          <w:sz w:val="22"/>
          <w:szCs w:val="22"/>
        </w:rPr>
        <w:t xml:space="preserve">L1 measurement requirements </w:t>
      </w:r>
      <w:r w:rsidR="00056ACD" w:rsidRPr="006002D2">
        <w:rPr>
          <w:rFonts w:eastAsiaTheme="minorEastAsia"/>
          <w:sz w:val="22"/>
          <w:szCs w:val="22"/>
        </w:rPr>
        <w:t>can be used.</w:t>
      </w:r>
    </w:p>
    <w:p w14:paraId="145A5CE4" w14:textId="2546EF3A" w:rsidR="00DE1C88" w:rsidRPr="006002D2" w:rsidRDefault="00FB2AB7" w:rsidP="00B06646">
      <w:pPr>
        <w:spacing w:after="120"/>
        <w:rPr>
          <w:rFonts w:eastAsiaTheme="minorEastAsia"/>
          <w:b/>
          <w:sz w:val="22"/>
          <w:szCs w:val="22"/>
        </w:rPr>
      </w:pPr>
      <w:r w:rsidRPr="006002D2">
        <w:rPr>
          <w:rFonts w:eastAsiaTheme="minorEastAsia" w:hint="eastAsia"/>
          <w:b/>
          <w:sz w:val="22"/>
          <w:szCs w:val="22"/>
        </w:rPr>
        <w:t>P</w:t>
      </w:r>
      <w:r w:rsidR="00282799">
        <w:rPr>
          <w:rFonts w:eastAsiaTheme="minorEastAsia"/>
          <w:b/>
          <w:sz w:val="22"/>
          <w:szCs w:val="22"/>
        </w:rPr>
        <w:t xml:space="preserve">roposal </w:t>
      </w:r>
      <w:r w:rsidR="00204D89">
        <w:rPr>
          <w:rFonts w:eastAsiaTheme="minorEastAsia"/>
          <w:b/>
          <w:sz w:val="22"/>
          <w:szCs w:val="22"/>
        </w:rPr>
        <w:t>6</w:t>
      </w:r>
      <w:r w:rsidRPr="006002D2">
        <w:rPr>
          <w:rFonts w:eastAsiaTheme="minorEastAsia"/>
          <w:b/>
          <w:sz w:val="22"/>
          <w:szCs w:val="22"/>
        </w:rPr>
        <w:t xml:space="preserve">: </w:t>
      </w:r>
      <w:r w:rsidR="00C15DED" w:rsidRPr="006002D2">
        <w:rPr>
          <w:rFonts w:eastAsiaTheme="minorEastAsia"/>
          <w:b/>
          <w:sz w:val="22"/>
          <w:szCs w:val="22"/>
        </w:rPr>
        <w:t>W</w:t>
      </w:r>
      <w:r w:rsidR="00EA40AB" w:rsidRPr="006002D2">
        <w:rPr>
          <w:rFonts w:eastAsiaTheme="minorEastAsia"/>
          <w:b/>
          <w:sz w:val="22"/>
          <w:szCs w:val="22"/>
        </w:rPr>
        <w:t>hen CSI-RS based L1 measurement isn’t configured and the conditions defined above are fulfilled, L1 measurement o</w:t>
      </w:r>
      <w:r w:rsidR="00C414EA" w:rsidRPr="006002D2">
        <w:rPr>
          <w:rFonts w:eastAsiaTheme="minorEastAsia"/>
          <w:b/>
          <w:sz w:val="22"/>
          <w:szCs w:val="22"/>
        </w:rPr>
        <w:t>n SSB-less SCell can be skipped.</w:t>
      </w:r>
    </w:p>
    <w:p w14:paraId="440E4E39" w14:textId="15D205C8" w:rsidR="00DE1C88" w:rsidRDefault="00282799" w:rsidP="00B06646">
      <w:pPr>
        <w:spacing w:after="120"/>
        <w:rPr>
          <w:rFonts w:eastAsiaTheme="minorEastAsia"/>
          <w:b/>
          <w:sz w:val="22"/>
          <w:szCs w:val="22"/>
        </w:rPr>
      </w:pPr>
      <w:r>
        <w:rPr>
          <w:rFonts w:eastAsiaTheme="minorEastAsia"/>
          <w:b/>
          <w:sz w:val="22"/>
          <w:szCs w:val="22"/>
        </w:rPr>
        <w:t xml:space="preserve">Proposal </w:t>
      </w:r>
      <w:r w:rsidR="00204D89">
        <w:rPr>
          <w:rFonts w:eastAsiaTheme="minorEastAsia"/>
          <w:b/>
          <w:sz w:val="22"/>
          <w:szCs w:val="22"/>
        </w:rPr>
        <w:t>7</w:t>
      </w:r>
      <w:r w:rsidR="00C414EA" w:rsidRPr="006002D2">
        <w:rPr>
          <w:rFonts w:eastAsiaTheme="minorEastAsia"/>
          <w:b/>
          <w:sz w:val="22"/>
          <w:szCs w:val="22"/>
        </w:rPr>
        <w:t xml:space="preserve">: When </w:t>
      </w:r>
      <w:r w:rsidR="00824F20" w:rsidRPr="006002D2">
        <w:rPr>
          <w:rFonts w:eastAsiaTheme="minorEastAsia"/>
          <w:b/>
          <w:sz w:val="22"/>
          <w:szCs w:val="22"/>
        </w:rPr>
        <w:t>CSI-RS based L1 measurement is configured, L1 measurement on SSB-less SCell can be performed based on CSI-RS and legacy CSI-RS based L1 measurement requirements can be used.</w:t>
      </w:r>
    </w:p>
    <w:p w14:paraId="6C72AC1E" w14:textId="77777777" w:rsidR="003E70B9" w:rsidRPr="006A7676" w:rsidRDefault="003E70B9" w:rsidP="00B06646">
      <w:pPr>
        <w:spacing w:after="120"/>
        <w:rPr>
          <w:rFonts w:eastAsiaTheme="minorEastAsia"/>
          <w:b/>
          <w:sz w:val="22"/>
          <w:szCs w:val="22"/>
        </w:rPr>
      </w:pPr>
    </w:p>
    <w:p w14:paraId="11A65884" w14:textId="753A5714" w:rsidR="00EF0C28" w:rsidRPr="00ED181A" w:rsidRDefault="00FA7DE9" w:rsidP="00EF0C28">
      <w:pPr>
        <w:pStyle w:val="afff6"/>
      </w:pPr>
      <w:r w:rsidRPr="00FA7DE9">
        <w:rPr>
          <w:szCs w:val="22"/>
        </w:rPr>
        <w:t>L3 measurement for SSB-less Scell</w:t>
      </w:r>
    </w:p>
    <w:p w14:paraId="359E7D9F" w14:textId="77777777" w:rsidR="00EF0C28" w:rsidRPr="00ED181A" w:rsidRDefault="00EF0C28" w:rsidP="00EF0C28">
      <w:pPr>
        <w:spacing w:after="120"/>
        <w:jc w:val="both"/>
        <w:rPr>
          <w:rFonts w:eastAsiaTheme="minorEastAsia" w:cs="v4.2.0"/>
          <w:i/>
          <w:sz w:val="22"/>
          <w:szCs w:val="22"/>
        </w:rPr>
      </w:pPr>
      <w:r w:rsidRPr="00ED181A">
        <w:rPr>
          <w:rFonts w:eastAsiaTheme="minorEastAsia" w:cs="v4.2.0" w:hint="eastAsia"/>
          <w:i/>
          <w:sz w:val="22"/>
          <w:szCs w:val="22"/>
        </w:rPr>
        <w:t>S</w:t>
      </w:r>
      <w:r w:rsidRPr="00ED181A">
        <w:rPr>
          <w:rFonts w:eastAsiaTheme="minorEastAsia" w:cs="v4.2.0"/>
          <w:i/>
          <w:sz w:val="22"/>
          <w:szCs w:val="22"/>
        </w:rPr>
        <w:t>tatus in the WF [1]</w:t>
      </w:r>
      <w:r w:rsidRPr="00ED181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F0C28" w:rsidRPr="00BC5833" w14:paraId="44EFA55F" w14:textId="77777777" w:rsidTr="005D08D5">
        <w:trPr>
          <w:jc w:val="center"/>
        </w:trPr>
        <w:tc>
          <w:tcPr>
            <w:tcW w:w="9629" w:type="dxa"/>
            <w:tcBorders>
              <w:top w:val="single" w:sz="4" w:space="0" w:color="auto"/>
              <w:left w:val="single" w:sz="4" w:space="0" w:color="auto"/>
              <w:bottom w:val="single" w:sz="4" w:space="0" w:color="auto"/>
              <w:right w:val="single" w:sz="4" w:space="0" w:color="auto"/>
            </w:tcBorders>
          </w:tcPr>
          <w:p w14:paraId="44BDF51E" w14:textId="77777777" w:rsidR="00BC5833" w:rsidRPr="00BC5833" w:rsidRDefault="00BC5833" w:rsidP="00BC5833">
            <w:pPr>
              <w:overflowPunct w:val="0"/>
              <w:autoSpaceDE w:val="0"/>
              <w:autoSpaceDN w:val="0"/>
              <w:adjustRightInd w:val="0"/>
              <w:textAlignment w:val="baseline"/>
              <w:rPr>
                <w:b/>
                <w:sz w:val="20"/>
                <w:szCs w:val="20"/>
                <w:u w:val="single"/>
                <w:lang w:eastAsia="ko-KR"/>
              </w:rPr>
            </w:pPr>
            <w:r w:rsidRPr="00BC5833">
              <w:rPr>
                <w:b/>
                <w:sz w:val="20"/>
                <w:szCs w:val="20"/>
                <w:u w:val="single"/>
                <w:lang w:eastAsia="ko-KR"/>
              </w:rPr>
              <w:t xml:space="preserve">Issue 1-5-1: L3 RRM requirements </w:t>
            </w:r>
          </w:p>
          <w:p w14:paraId="46715E15" w14:textId="77777777" w:rsidR="00BC5833" w:rsidRPr="00BC5833" w:rsidRDefault="00BC5833" w:rsidP="00BC5833">
            <w:pPr>
              <w:spacing w:after="120"/>
              <w:rPr>
                <w:sz w:val="20"/>
                <w:szCs w:val="20"/>
              </w:rPr>
            </w:pPr>
            <w:r w:rsidRPr="00BC5833">
              <w:rPr>
                <w:sz w:val="20"/>
                <w:szCs w:val="20"/>
              </w:rPr>
              <w:t>Proposals</w:t>
            </w:r>
          </w:p>
          <w:p w14:paraId="063331D6" w14:textId="77777777" w:rsidR="00BC5833" w:rsidRPr="00BC5833" w:rsidRDefault="00BC5833" w:rsidP="00BC5833">
            <w:pPr>
              <w:numPr>
                <w:ilvl w:val="1"/>
                <w:numId w:val="22"/>
              </w:numPr>
              <w:overflowPunct w:val="0"/>
              <w:autoSpaceDE w:val="0"/>
              <w:autoSpaceDN w:val="0"/>
              <w:adjustRightInd w:val="0"/>
              <w:spacing w:line="259" w:lineRule="auto"/>
              <w:textAlignment w:val="baseline"/>
              <w:rPr>
                <w:sz w:val="20"/>
                <w:szCs w:val="20"/>
              </w:rPr>
            </w:pPr>
            <w:r w:rsidRPr="00BC5833">
              <w:rPr>
                <w:sz w:val="20"/>
                <w:szCs w:val="20"/>
              </w:rPr>
              <w:t>Proposal 1: L3 measurement is no needed on SSB-less SCell (Appe, CATT, MTK, CMCC, Intel, SS, Huawei, ZTE, CTC)</w:t>
            </w:r>
          </w:p>
          <w:p w14:paraId="750B88ED" w14:textId="77777777" w:rsidR="00BC5833" w:rsidRPr="00BC5833" w:rsidRDefault="00BC5833" w:rsidP="00BC5833">
            <w:pPr>
              <w:numPr>
                <w:ilvl w:val="2"/>
                <w:numId w:val="22"/>
              </w:numPr>
              <w:overflowPunct w:val="0"/>
              <w:autoSpaceDE w:val="0"/>
              <w:autoSpaceDN w:val="0"/>
              <w:adjustRightInd w:val="0"/>
              <w:spacing w:line="259" w:lineRule="auto"/>
              <w:textAlignment w:val="baseline"/>
              <w:rPr>
                <w:sz w:val="20"/>
                <w:szCs w:val="20"/>
              </w:rPr>
            </w:pPr>
            <w:r w:rsidRPr="00BC5833">
              <w:rPr>
                <w:sz w:val="20"/>
                <w:szCs w:val="20"/>
              </w:rPr>
              <w:t xml:space="preserve">Proposal 1a: </w:t>
            </w:r>
            <w:r w:rsidRPr="00BC5833">
              <w:rPr>
                <w:sz w:val="20"/>
                <w:szCs w:val="20"/>
              </w:rPr>
              <w:tab/>
              <w:t xml:space="preserve"> For SSB-less SCell activation, when the conditions about RTD, power imbalance and TRS are met, the L3 measurement can be skipped (CATT).</w:t>
            </w:r>
          </w:p>
          <w:p w14:paraId="5690D00D" w14:textId="77777777" w:rsidR="00BC5833" w:rsidRPr="00BC5833" w:rsidRDefault="00BC5833" w:rsidP="00BC5833">
            <w:pPr>
              <w:numPr>
                <w:ilvl w:val="2"/>
                <w:numId w:val="22"/>
              </w:numPr>
              <w:overflowPunct w:val="0"/>
              <w:autoSpaceDE w:val="0"/>
              <w:autoSpaceDN w:val="0"/>
              <w:adjustRightInd w:val="0"/>
              <w:spacing w:line="259" w:lineRule="auto"/>
              <w:textAlignment w:val="baseline"/>
              <w:rPr>
                <w:sz w:val="20"/>
                <w:szCs w:val="20"/>
              </w:rPr>
            </w:pPr>
            <w:r w:rsidRPr="00BC5833">
              <w:rPr>
                <w:sz w:val="20"/>
                <w:szCs w:val="20"/>
              </w:rPr>
              <w:t>Proposal 1b: The UE is not required to perform SSB-based L1/L3 measurements on the SSB-less SCells (Nokia).</w:t>
            </w:r>
          </w:p>
          <w:p w14:paraId="0C8A688E" w14:textId="77777777" w:rsidR="00BC5833" w:rsidRPr="00BC5833" w:rsidRDefault="00BC5833" w:rsidP="00BC5833">
            <w:pPr>
              <w:numPr>
                <w:ilvl w:val="1"/>
                <w:numId w:val="22"/>
              </w:numPr>
              <w:overflowPunct w:val="0"/>
              <w:autoSpaceDE w:val="0"/>
              <w:autoSpaceDN w:val="0"/>
              <w:adjustRightInd w:val="0"/>
              <w:spacing w:line="259" w:lineRule="auto"/>
              <w:textAlignment w:val="baseline"/>
              <w:rPr>
                <w:sz w:val="20"/>
                <w:szCs w:val="20"/>
              </w:rPr>
            </w:pPr>
            <w:r w:rsidRPr="00BC5833">
              <w:rPr>
                <w:sz w:val="20"/>
                <w:szCs w:val="20"/>
              </w:rPr>
              <w:t>Proposal 2:</w:t>
            </w:r>
            <w:r w:rsidRPr="00BC5833">
              <w:rPr>
                <w:rFonts w:eastAsia="MS Mincho"/>
                <w:sz w:val="20"/>
                <w:szCs w:val="20"/>
              </w:rPr>
              <w:t xml:space="preserve"> </w:t>
            </w:r>
            <w:r w:rsidRPr="00BC5833">
              <w:rPr>
                <w:sz w:val="20"/>
                <w:szCs w:val="20"/>
              </w:rPr>
              <w:t>If the conditions are not met but CSI-RS based measurement is supported and configured, L3 measurement needs to be specified for SSB-less SCell operation. (CATT)</w:t>
            </w:r>
          </w:p>
          <w:p w14:paraId="34D9BD4B" w14:textId="77777777" w:rsidR="00BC5833" w:rsidRPr="00BC5833" w:rsidRDefault="00BC5833" w:rsidP="00BC5833">
            <w:pPr>
              <w:numPr>
                <w:ilvl w:val="2"/>
                <w:numId w:val="22"/>
              </w:numPr>
              <w:overflowPunct w:val="0"/>
              <w:autoSpaceDE w:val="0"/>
              <w:autoSpaceDN w:val="0"/>
              <w:adjustRightInd w:val="0"/>
              <w:spacing w:line="259" w:lineRule="auto"/>
              <w:textAlignment w:val="baseline"/>
              <w:rPr>
                <w:sz w:val="20"/>
                <w:szCs w:val="20"/>
              </w:rPr>
            </w:pPr>
            <w:r w:rsidRPr="00BC5833">
              <w:rPr>
                <w:sz w:val="20"/>
                <w:szCs w:val="20"/>
              </w:rPr>
              <w:t>Proposal 2a: CSI-RS based L3 measurement should be supported for the SSB-less SCell. The known/unknown condition of the SCell can be defined based on the L3 MR of the CSI-RS based L3 measurement. (Vivo)</w:t>
            </w:r>
          </w:p>
          <w:p w14:paraId="203FB872" w14:textId="77777777" w:rsidR="00BC5833" w:rsidRPr="00BC5833" w:rsidRDefault="00BC5833" w:rsidP="00BC5833">
            <w:pPr>
              <w:numPr>
                <w:ilvl w:val="1"/>
                <w:numId w:val="22"/>
              </w:numPr>
              <w:overflowPunct w:val="0"/>
              <w:autoSpaceDE w:val="0"/>
              <w:autoSpaceDN w:val="0"/>
              <w:adjustRightInd w:val="0"/>
              <w:spacing w:line="259" w:lineRule="auto"/>
              <w:textAlignment w:val="baseline"/>
              <w:rPr>
                <w:sz w:val="20"/>
                <w:szCs w:val="20"/>
              </w:rPr>
            </w:pPr>
            <w:r w:rsidRPr="00BC5833">
              <w:rPr>
                <w:sz w:val="20"/>
                <w:szCs w:val="20"/>
              </w:rPr>
              <w:t>Proposal 3:</w:t>
            </w:r>
            <w:r w:rsidRPr="00BC5833">
              <w:rPr>
                <w:rFonts w:eastAsia="MS Mincho"/>
                <w:sz w:val="20"/>
                <w:szCs w:val="20"/>
              </w:rPr>
              <w:t xml:space="preserve"> </w:t>
            </w:r>
            <w:r w:rsidRPr="00BC5833">
              <w:rPr>
                <w:sz w:val="20"/>
                <w:szCs w:val="20"/>
              </w:rPr>
              <w:t>(Nokia)</w:t>
            </w:r>
          </w:p>
          <w:p w14:paraId="1C46030C" w14:textId="4793AADB" w:rsidR="00EF0C28" w:rsidRPr="00BC5833" w:rsidRDefault="00BC5833" w:rsidP="00BC5833">
            <w:pPr>
              <w:numPr>
                <w:ilvl w:val="2"/>
                <w:numId w:val="22"/>
              </w:numPr>
              <w:overflowPunct w:val="0"/>
              <w:autoSpaceDE w:val="0"/>
              <w:autoSpaceDN w:val="0"/>
              <w:adjustRightInd w:val="0"/>
              <w:spacing w:line="259" w:lineRule="auto"/>
              <w:textAlignment w:val="baseline"/>
              <w:rPr>
                <w:rFonts w:eastAsiaTheme="minorEastAsia"/>
                <w:sz w:val="20"/>
                <w:szCs w:val="20"/>
              </w:rPr>
            </w:pPr>
            <w:r w:rsidRPr="00BC5833">
              <w:rPr>
                <w:sz w:val="20"/>
                <w:szCs w:val="20"/>
              </w:rPr>
              <w:t>RAN4 needs to discuss the impact on the CSI-RS based L1/L3 measurement requirements due to SSB-less SCell operation.</w:t>
            </w:r>
          </w:p>
        </w:tc>
      </w:tr>
    </w:tbl>
    <w:p w14:paraId="56FCC4F0" w14:textId="77777777" w:rsidR="00650BA6" w:rsidRDefault="00650BA6" w:rsidP="00DC01D2">
      <w:pPr>
        <w:spacing w:after="120"/>
        <w:rPr>
          <w:rFonts w:eastAsiaTheme="minorEastAsia"/>
          <w:sz w:val="22"/>
          <w:szCs w:val="22"/>
        </w:rPr>
      </w:pPr>
    </w:p>
    <w:p w14:paraId="35CAFF1C" w14:textId="77777777" w:rsidR="00C07D91" w:rsidRPr="00212679" w:rsidRDefault="00C07D91" w:rsidP="00C07D91">
      <w:pPr>
        <w:spacing w:after="120"/>
        <w:rPr>
          <w:rFonts w:eastAsiaTheme="minorEastAsia"/>
          <w:sz w:val="22"/>
          <w:szCs w:val="22"/>
        </w:rPr>
      </w:pPr>
      <w:r w:rsidRPr="00212679">
        <w:rPr>
          <w:rFonts w:eastAsiaTheme="minorEastAsia" w:hint="eastAsia"/>
          <w:sz w:val="22"/>
          <w:szCs w:val="22"/>
        </w:rPr>
        <w:t>F</w:t>
      </w:r>
      <w:r w:rsidRPr="00212679">
        <w:rPr>
          <w:rFonts w:eastAsiaTheme="minorEastAsia"/>
          <w:sz w:val="22"/>
          <w:szCs w:val="22"/>
        </w:rPr>
        <w:t>or the issue about whether to have L3 measurement on SSB-less SCell, in our views, when the conditions of RTD/power difference/QCL indication defined above are fulfilled, the timing information of inter-band active serving cell can be reused for SSB-less SCell, therefore, L3 measurement on SSB-less SCell can be skipped.</w:t>
      </w:r>
    </w:p>
    <w:p w14:paraId="47A99B88" w14:textId="77777777" w:rsidR="00C07D91" w:rsidRDefault="00C07D91" w:rsidP="00C07D91">
      <w:pPr>
        <w:spacing w:after="120"/>
        <w:rPr>
          <w:rFonts w:eastAsiaTheme="minorEastAsia"/>
          <w:b/>
          <w:sz w:val="22"/>
          <w:szCs w:val="22"/>
        </w:rPr>
      </w:pPr>
      <w:r w:rsidRPr="00212679">
        <w:rPr>
          <w:rFonts w:eastAsiaTheme="minorEastAsia" w:hint="eastAsia"/>
          <w:b/>
          <w:sz w:val="22"/>
          <w:szCs w:val="22"/>
        </w:rPr>
        <w:t>P</w:t>
      </w:r>
      <w:r>
        <w:rPr>
          <w:rFonts w:eastAsiaTheme="minorEastAsia"/>
          <w:b/>
          <w:sz w:val="22"/>
          <w:szCs w:val="22"/>
        </w:rPr>
        <w:t>roposal 8</w:t>
      </w:r>
      <w:r w:rsidRPr="00212679">
        <w:rPr>
          <w:rFonts w:eastAsiaTheme="minorEastAsia"/>
          <w:b/>
          <w:sz w:val="22"/>
          <w:szCs w:val="22"/>
        </w:rPr>
        <w:t>: When the conditions of RTD/power difference/QCL indication defined above are fulfilled, the timing information of inter-band active serving cell can be reused for SSB-less SCell, therefore, L3 measurement on SSB-less SCell can be skipped.</w:t>
      </w:r>
    </w:p>
    <w:p w14:paraId="4C5996EC" w14:textId="4A265D71" w:rsidR="00335C3C" w:rsidRPr="00891278" w:rsidRDefault="00335C3C" w:rsidP="002E38E3">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916C25C"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the </w:t>
      </w:r>
      <w:r w:rsidR="009468AA" w:rsidRPr="00A20494">
        <w:rPr>
          <w:rFonts w:eastAsiaTheme="minorEastAsia"/>
          <w:sz w:val="22"/>
          <w:szCs w:val="22"/>
        </w:rPr>
        <w:t>solutions of</w:t>
      </w:r>
      <w:r w:rsidR="001B1EEE" w:rsidRPr="00A20494">
        <w:rPr>
          <w:rFonts w:eastAsiaTheme="minorEastAsia"/>
          <w:sz w:val="22"/>
          <w:szCs w:val="22"/>
        </w:rPr>
        <w:t xml:space="preserve"> </w:t>
      </w:r>
      <w:r w:rsidR="007211DB" w:rsidRPr="00A20494">
        <w:rPr>
          <w:rFonts w:eastAsiaTheme="minorEastAsia"/>
          <w:sz w:val="22"/>
          <w:szCs w:val="22"/>
        </w:rPr>
        <w:t>Network energy savings for NR</w:t>
      </w:r>
      <w:r w:rsidR="001B1EEE" w:rsidRPr="00A20494">
        <w:rPr>
          <w:rFonts w:eastAsiaTheme="minorEastAsia" w:hint="eastAsia"/>
          <w:sz w:val="22"/>
          <w:szCs w:val="22"/>
        </w:rPr>
        <w:t xml:space="preserve">, with the following </w:t>
      </w:r>
      <w:r w:rsidR="00C3781F">
        <w:rPr>
          <w:rFonts w:eastAsiaTheme="minorEastAsia"/>
          <w:sz w:val="22"/>
          <w:szCs w:val="22"/>
        </w:rPr>
        <w:t xml:space="preserve">observation and </w:t>
      </w:r>
      <w:r w:rsidR="001B1EEE" w:rsidRPr="00A20494">
        <w:rPr>
          <w:rFonts w:eastAsiaTheme="minorEastAsia" w:hint="eastAsia"/>
          <w:sz w:val="22"/>
          <w:szCs w:val="22"/>
        </w:rPr>
        <w:t>proposals:</w:t>
      </w:r>
    </w:p>
    <w:p w14:paraId="3C3E9120" w14:textId="77777777" w:rsidR="00891278" w:rsidRDefault="00891278" w:rsidP="00891278">
      <w:pPr>
        <w:spacing w:after="120"/>
        <w:rPr>
          <w:rFonts w:eastAsiaTheme="minorEastAsia"/>
          <w:b/>
          <w:sz w:val="22"/>
          <w:szCs w:val="22"/>
        </w:rPr>
      </w:pPr>
      <w:r>
        <w:rPr>
          <w:rFonts w:eastAsiaTheme="minorEastAsia"/>
          <w:b/>
          <w:sz w:val="22"/>
          <w:szCs w:val="22"/>
        </w:rPr>
        <w:t xml:space="preserve">Observation 1: </w:t>
      </w:r>
      <w:r w:rsidRPr="00F727C2">
        <w:rPr>
          <w:rFonts w:eastAsiaTheme="minorEastAsia"/>
          <w:b/>
          <w:sz w:val="22"/>
          <w:szCs w:val="22"/>
        </w:rPr>
        <w:t>Since the inter-band CA TAE is defined as 260ns in LTE, it’s feasible for RTD of NR low frequency band combination with small frequency separation to achieve 260ns under practical base station implementation.</w:t>
      </w:r>
    </w:p>
    <w:p w14:paraId="475253D0" w14:textId="77777777" w:rsidR="00891278" w:rsidRDefault="00891278" w:rsidP="00891278">
      <w:pPr>
        <w:spacing w:after="120"/>
        <w:rPr>
          <w:rFonts w:eastAsiaTheme="minorEastAsia"/>
          <w:b/>
          <w:sz w:val="22"/>
          <w:szCs w:val="22"/>
        </w:rPr>
      </w:pPr>
      <w:r w:rsidRPr="00F727C2">
        <w:rPr>
          <w:rFonts w:eastAsiaTheme="minorEastAsia" w:hint="eastAsia"/>
          <w:b/>
          <w:sz w:val="22"/>
          <w:szCs w:val="22"/>
        </w:rPr>
        <w:t>P</w:t>
      </w:r>
      <w:r w:rsidRPr="00F727C2">
        <w:rPr>
          <w:rFonts w:eastAsiaTheme="minorEastAsia"/>
          <w:b/>
          <w:sz w:val="22"/>
          <w:szCs w:val="22"/>
        </w:rPr>
        <w:t>roposal 1:</w:t>
      </w:r>
      <w:r>
        <w:rPr>
          <w:rFonts w:eastAsiaTheme="minorEastAsia"/>
          <w:b/>
          <w:sz w:val="22"/>
          <w:szCs w:val="22"/>
        </w:rPr>
        <w:t xml:space="preserve"> A</w:t>
      </w:r>
      <w:r w:rsidRPr="00F727C2">
        <w:rPr>
          <w:rFonts w:eastAsiaTheme="minorEastAsia"/>
          <w:b/>
          <w:sz w:val="22"/>
          <w:szCs w:val="22"/>
        </w:rPr>
        <w:t>t least for certain band combinations with small frequency domain separation, e.g., CA_n5-n8, CA_n1-n3, the frequencies of the two bands in the band combination are close, thus the RTD between SSB-less SCell and inter-band active serving cell can be within 260ns u</w:t>
      </w:r>
      <w:r>
        <w:rPr>
          <w:rFonts w:eastAsiaTheme="minorEastAsia"/>
          <w:b/>
          <w:sz w:val="22"/>
          <w:szCs w:val="22"/>
        </w:rPr>
        <w:t>nder practical BS implementation</w:t>
      </w:r>
      <w:r w:rsidRPr="00F727C2">
        <w:rPr>
          <w:rFonts w:eastAsiaTheme="minorEastAsia"/>
          <w:b/>
          <w:sz w:val="22"/>
          <w:szCs w:val="22"/>
        </w:rPr>
        <w:t>.</w:t>
      </w:r>
      <w:r>
        <w:rPr>
          <w:rFonts w:eastAsiaTheme="minorEastAsia"/>
          <w:b/>
          <w:sz w:val="22"/>
          <w:szCs w:val="22"/>
        </w:rPr>
        <w:t xml:space="preserve"> Therefore, </w:t>
      </w:r>
      <w:r w:rsidRPr="00E41B39">
        <w:rPr>
          <w:rFonts w:eastAsiaTheme="minorEastAsia"/>
          <w:b/>
          <w:sz w:val="22"/>
          <w:szCs w:val="22"/>
        </w:rPr>
        <w:t xml:space="preserve">requirements shall be considered for RTD </w:t>
      </w:r>
      <w:r w:rsidRPr="00E41B39">
        <w:rPr>
          <w:rFonts w:eastAsiaTheme="minorEastAsia" w:hint="eastAsia"/>
          <w:b/>
          <w:sz w:val="22"/>
          <w:szCs w:val="22"/>
        </w:rPr>
        <w:t>≤</w:t>
      </w:r>
      <w:r w:rsidRPr="00E41B39">
        <w:rPr>
          <w:rFonts w:eastAsiaTheme="minorEastAsia"/>
          <w:b/>
          <w:sz w:val="22"/>
          <w:szCs w:val="22"/>
        </w:rPr>
        <w:t xml:space="preserve"> 260ns</w:t>
      </w:r>
      <w:r>
        <w:rPr>
          <w:rFonts w:eastAsiaTheme="minorEastAsia"/>
          <w:b/>
          <w:sz w:val="22"/>
          <w:szCs w:val="22"/>
        </w:rPr>
        <w:t>.</w:t>
      </w:r>
    </w:p>
    <w:p w14:paraId="3C662E93" w14:textId="77777777" w:rsidR="00891278" w:rsidRPr="007F6595" w:rsidRDefault="00891278" w:rsidP="00891278">
      <w:pPr>
        <w:spacing w:after="120"/>
        <w:rPr>
          <w:rFonts w:eastAsiaTheme="minorEastAsia"/>
          <w:b/>
          <w:sz w:val="22"/>
          <w:szCs w:val="22"/>
        </w:rPr>
      </w:pPr>
      <w:r>
        <w:rPr>
          <w:rFonts w:eastAsiaTheme="minorEastAsia"/>
          <w:b/>
          <w:sz w:val="22"/>
          <w:szCs w:val="22"/>
        </w:rPr>
        <w:t>Proposal 2</w:t>
      </w:r>
      <w:r w:rsidRPr="007F6595">
        <w:rPr>
          <w:rFonts w:eastAsiaTheme="minorEastAsia"/>
          <w:b/>
          <w:sz w:val="22"/>
          <w:szCs w:val="22"/>
        </w:rPr>
        <w:t>: The difference of the reception power between the SSB-less SCell and FR1 inter-band active serving cell is within 6dB.</w:t>
      </w:r>
    </w:p>
    <w:p w14:paraId="37159957" w14:textId="77777777" w:rsidR="00891278" w:rsidRPr="007F6595" w:rsidRDefault="00891278" w:rsidP="00891278">
      <w:pPr>
        <w:spacing w:after="120"/>
        <w:rPr>
          <w:rFonts w:eastAsiaTheme="minorEastAsia"/>
          <w:b/>
          <w:sz w:val="22"/>
          <w:szCs w:val="22"/>
        </w:rPr>
      </w:pPr>
      <w:r>
        <w:rPr>
          <w:rFonts w:eastAsiaTheme="minorEastAsia"/>
          <w:b/>
          <w:sz w:val="22"/>
          <w:szCs w:val="22"/>
        </w:rPr>
        <w:t>Proposal 3</w:t>
      </w:r>
      <w:r w:rsidRPr="007F6595">
        <w:rPr>
          <w:rFonts w:eastAsiaTheme="minorEastAsia"/>
          <w:b/>
          <w:sz w:val="22"/>
          <w:szCs w:val="22"/>
        </w:rPr>
        <w:t>: For QCL/TCI indication of inter-band CA, RS of SSB-less SCell is QCL-TypeA with TRS of the SSB-less SCell, and the TRS(s) of the SSB-less SCell is (are) further QCL-TypeC with SSB(s) of an inter-band active serving cell.</w:t>
      </w:r>
    </w:p>
    <w:p w14:paraId="52A87393" w14:textId="77777777" w:rsidR="00891278" w:rsidRDefault="00891278" w:rsidP="00891278">
      <w:pPr>
        <w:spacing w:after="120"/>
        <w:rPr>
          <w:rFonts w:eastAsiaTheme="minorEastAsia"/>
          <w:b/>
          <w:sz w:val="22"/>
          <w:szCs w:val="22"/>
        </w:rPr>
      </w:pPr>
      <w:r>
        <w:rPr>
          <w:rFonts w:eastAsiaTheme="minorEastAsia"/>
          <w:b/>
          <w:sz w:val="22"/>
          <w:szCs w:val="22"/>
        </w:rPr>
        <w:t>Proposal 4</w:t>
      </w:r>
      <w:r w:rsidRPr="007F6595">
        <w:rPr>
          <w:rFonts w:eastAsiaTheme="minorEastAsia"/>
          <w:b/>
          <w:sz w:val="22"/>
          <w:szCs w:val="22"/>
        </w:rPr>
        <w:t xml:space="preserve">: </w:t>
      </w:r>
      <w:r w:rsidRPr="00383449">
        <w:rPr>
          <w:rFonts w:eastAsiaTheme="minorEastAsia"/>
          <w:b/>
          <w:sz w:val="22"/>
          <w:szCs w:val="22"/>
        </w:rPr>
        <w:t>For FR1 co-located SSB-less inter-band CA, when RTD is within 260ns and power difference is within 6dB, and the QCL indication defined above are fulfilled, requirements on FR1 SSB-less SCell activation delay can be reduced to 3ms.</w:t>
      </w:r>
    </w:p>
    <w:p w14:paraId="2366A77F" w14:textId="77777777" w:rsidR="00891278" w:rsidRDefault="00891278" w:rsidP="00891278">
      <w:pPr>
        <w:spacing w:after="120"/>
        <w:rPr>
          <w:rFonts w:eastAsiaTheme="minorEastAsia"/>
          <w:b/>
          <w:sz w:val="22"/>
          <w:szCs w:val="22"/>
        </w:rPr>
      </w:pPr>
      <w:r>
        <w:rPr>
          <w:rFonts w:eastAsiaTheme="minorEastAsia"/>
          <w:b/>
          <w:sz w:val="22"/>
          <w:szCs w:val="22"/>
        </w:rPr>
        <w:t>Proposal 5</w:t>
      </w:r>
      <w:r w:rsidRPr="007F6595">
        <w:rPr>
          <w:rFonts w:eastAsiaTheme="minorEastAsia"/>
          <w:b/>
          <w:sz w:val="22"/>
          <w:szCs w:val="22"/>
        </w:rPr>
        <w:t xml:space="preserve">: </w:t>
      </w:r>
      <w:r w:rsidRPr="00E20BAB">
        <w:rPr>
          <w:rFonts w:eastAsiaTheme="minorEastAsia"/>
          <w:b/>
          <w:sz w:val="22"/>
          <w:szCs w:val="22"/>
        </w:rPr>
        <w:t>For FR1 co-located SSB-less inter-band CA, when RTD is larger than 260ns, and power difference is within 6dB, requirements on FR1 SSB-less SCell activation delay will be larger than 3ms</w:t>
      </w:r>
      <w:r>
        <w:rPr>
          <w:rFonts w:eastAsiaTheme="minorEastAsia"/>
          <w:b/>
          <w:sz w:val="22"/>
          <w:szCs w:val="22"/>
        </w:rPr>
        <w:t>, and</w:t>
      </w:r>
      <w:r w:rsidRPr="00E20BAB">
        <w:rPr>
          <w:rFonts w:eastAsiaTheme="minorEastAsia"/>
          <w:b/>
          <w:sz w:val="22"/>
          <w:szCs w:val="22"/>
        </w:rPr>
        <w:t xml:space="preserve"> TRS can be used for timing tracking.</w:t>
      </w:r>
    </w:p>
    <w:p w14:paraId="3434657D" w14:textId="77777777" w:rsidR="00891278" w:rsidRPr="006002D2" w:rsidRDefault="00891278" w:rsidP="00891278">
      <w:pPr>
        <w:spacing w:after="120"/>
        <w:rPr>
          <w:rFonts w:eastAsiaTheme="minorEastAsia"/>
          <w:b/>
          <w:sz w:val="22"/>
          <w:szCs w:val="22"/>
        </w:rPr>
      </w:pPr>
      <w:r w:rsidRPr="006002D2">
        <w:rPr>
          <w:rFonts w:eastAsiaTheme="minorEastAsia" w:hint="eastAsia"/>
          <w:b/>
          <w:sz w:val="22"/>
          <w:szCs w:val="22"/>
        </w:rPr>
        <w:t>P</w:t>
      </w:r>
      <w:r>
        <w:rPr>
          <w:rFonts w:eastAsiaTheme="minorEastAsia"/>
          <w:b/>
          <w:sz w:val="22"/>
          <w:szCs w:val="22"/>
        </w:rPr>
        <w:t>roposal 6</w:t>
      </w:r>
      <w:r w:rsidRPr="006002D2">
        <w:rPr>
          <w:rFonts w:eastAsiaTheme="minorEastAsia"/>
          <w:b/>
          <w:sz w:val="22"/>
          <w:szCs w:val="22"/>
        </w:rPr>
        <w:t>: When CSI-RS based L1 measurement isn’t configured and the conditions defined above are fulfilled, L1 measurement on SSB-less SCell can be skipped.</w:t>
      </w:r>
    </w:p>
    <w:p w14:paraId="592648A5" w14:textId="77777777" w:rsidR="00891278" w:rsidRDefault="00891278" w:rsidP="00891278">
      <w:pPr>
        <w:spacing w:after="120"/>
        <w:rPr>
          <w:rFonts w:eastAsiaTheme="minorEastAsia"/>
          <w:b/>
          <w:sz w:val="22"/>
          <w:szCs w:val="22"/>
        </w:rPr>
      </w:pPr>
      <w:r>
        <w:rPr>
          <w:rFonts w:eastAsiaTheme="minorEastAsia"/>
          <w:b/>
          <w:sz w:val="22"/>
          <w:szCs w:val="22"/>
        </w:rPr>
        <w:t>Proposal 7</w:t>
      </w:r>
      <w:r w:rsidRPr="006002D2">
        <w:rPr>
          <w:rFonts w:eastAsiaTheme="minorEastAsia"/>
          <w:b/>
          <w:sz w:val="22"/>
          <w:szCs w:val="22"/>
        </w:rPr>
        <w:t>: When CSI-RS based L1 measurement is configured, L1 measurement on SSB-less SCell can be performed based on CSI-RS and legacy CSI-RS based L1 measurement requirements can be used.</w:t>
      </w:r>
    </w:p>
    <w:p w14:paraId="2CBDD2C9" w14:textId="77777777" w:rsidR="00891278" w:rsidRDefault="00891278" w:rsidP="00891278">
      <w:pPr>
        <w:spacing w:after="120"/>
        <w:rPr>
          <w:rFonts w:eastAsiaTheme="minorEastAsia"/>
          <w:b/>
          <w:sz w:val="22"/>
          <w:szCs w:val="22"/>
        </w:rPr>
      </w:pPr>
      <w:r w:rsidRPr="00212679">
        <w:rPr>
          <w:rFonts w:eastAsiaTheme="minorEastAsia" w:hint="eastAsia"/>
          <w:b/>
          <w:sz w:val="22"/>
          <w:szCs w:val="22"/>
        </w:rPr>
        <w:t>P</w:t>
      </w:r>
      <w:r>
        <w:rPr>
          <w:rFonts w:eastAsiaTheme="minorEastAsia"/>
          <w:b/>
          <w:sz w:val="22"/>
          <w:szCs w:val="22"/>
        </w:rPr>
        <w:t>roposal 8</w:t>
      </w:r>
      <w:r w:rsidRPr="00212679">
        <w:rPr>
          <w:rFonts w:eastAsiaTheme="minorEastAsia"/>
          <w:b/>
          <w:sz w:val="22"/>
          <w:szCs w:val="22"/>
        </w:rPr>
        <w:t>: When the conditions of RTD/power difference/QCL indication defined above are fulfilled, the timing information of inter-band active serving cell can be reused for SSB-less SCell, therefore, L3 measurement on SSB-less SCell can be skipped.</w:t>
      </w:r>
    </w:p>
    <w:p w14:paraId="298528A9" w14:textId="77777777" w:rsidR="00FE244A" w:rsidRPr="00891278" w:rsidRDefault="00FE244A" w:rsidP="00FE244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5DE8C43A" w:rsidR="004B2C9D" w:rsidRPr="004B2C9D" w:rsidRDefault="00A94FB0" w:rsidP="00A94FB0">
      <w:pPr>
        <w:pStyle w:val="affd"/>
        <w:numPr>
          <w:ilvl w:val="0"/>
          <w:numId w:val="28"/>
        </w:numPr>
        <w:ind w:firstLineChars="0"/>
        <w:rPr>
          <w:sz w:val="22"/>
          <w:szCs w:val="22"/>
          <w:lang w:val="en-US"/>
        </w:rPr>
      </w:pPr>
      <w:r w:rsidRPr="00A94FB0">
        <w:rPr>
          <w:sz w:val="22"/>
          <w:szCs w:val="22"/>
          <w:lang w:val="en-US"/>
        </w:rPr>
        <w:t>R4-2314381</w:t>
      </w:r>
      <w:r w:rsidR="004B2C9D">
        <w:rPr>
          <w:sz w:val="22"/>
          <w:szCs w:val="22"/>
          <w:lang w:val="en-US"/>
        </w:rPr>
        <w:t>,</w:t>
      </w:r>
      <w:r w:rsidR="00AC0319" w:rsidRPr="00AC0319">
        <w:t xml:space="preserve"> </w:t>
      </w:r>
      <w:r w:rsidRPr="00A94FB0">
        <w:rPr>
          <w:sz w:val="22"/>
          <w:szCs w:val="22"/>
          <w:lang w:val="en-US"/>
        </w:rPr>
        <w:t>WF on RRM requirements for NR network energy saving</w:t>
      </w:r>
      <w:r w:rsidR="004B2C9D">
        <w:rPr>
          <w:sz w:val="22"/>
          <w:szCs w:val="22"/>
          <w:lang w:val="en-US"/>
        </w:rPr>
        <w:t xml:space="preserve">, </w:t>
      </w:r>
      <w:r w:rsidR="00DC2918" w:rsidRPr="00DC2918">
        <w:rPr>
          <w:sz w:val="22"/>
          <w:szCs w:val="22"/>
          <w:lang w:val="en-US"/>
        </w:rPr>
        <w:t>Huawei, HiSilicon</w:t>
      </w:r>
      <w:r w:rsidR="004B2C9D">
        <w:rPr>
          <w:sz w:val="22"/>
          <w:szCs w:val="22"/>
          <w:lang w:val="en-US"/>
        </w:rPr>
        <w:t xml:space="preserve">, </w:t>
      </w:r>
      <w:r w:rsidR="00C37956" w:rsidRPr="00C37956">
        <w:rPr>
          <w:sz w:val="22"/>
          <w:szCs w:val="22"/>
        </w:rPr>
        <w:t>RAN WG4 Meeting #10</w:t>
      </w:r>
      <w:r w:rsidR="00B423A4">
        <w:rPr>
          <w:sz w:val="22"/>
          <w:szCs w:val="22"/>
        </w:rPr>
        <w:t>8</w:t>
      </w:r>
      <w:r w:rsidR="004B2C9D" w:rsidRPr="00CD5947">
        <w:rPr>
          <w:sz w:val="22"/>
          <w:szCs w:val="22"/>
        </w:rPr>
        <w:t xml:space="preserve">, </w:t>
      </w:r>
      <w:r w:rsidR="00B423A4">
        <w:rPr>
          <w:rFonts w:hint="eastAsia"/>
          <w:sz w:val="22"/>
          <w:szCs w:val="22"/>
          <w:lang w:eastAsia="zh-CN"/>
        </w:rPr>
        <w:t>August</w:t>
      </w:r>
      <w:r w:rsidR="00C37956">
        <w:rPr>
          <w:sz w:val="22"/>
          <w:szCs w:val="22"/>
          <w:lang w:eastAsia="zh-CN"/>
        </w:rPr>
        <w:t xml:space="preserve"> 2023</w:t>
      </w:r>
      <w:r w:rsidR="004B2C9D" w:rsidRPr="00CD5947">
        <w:rPr>
          <w:sz w:val="22"/>
          <w:szCs w:val="22"/>
        </w:rPr>
        <w:t>.</w:t>
      </w:r>
    </w:p>
    <w:sectPr w:rsidR="004B2C9D" w:rsidRPr="004B2C9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8B135" w14:textId="77777777" w:rsidR="009756E5" w:rsidRDefault="009756E5">
      <w:r>
        <w:separator/>
      </w:r>
    </w:p>
  </w:endnote>
  <w:endnote w:type="continuationSeparator" w:id="0">
    <w:p w14:paraId="730586DC" w14:textId="77777777" w:rsidR="009756E5" w:rsidRDefault="009756E5">
      <w:r>
        <w:continuationSeparator/>
      </w:r>
    </w:p>
  </w:endnote>
  <w:endnote w:type="continuationNotice" w:id="1">
    <w:p w14:paraId="26B71AF7" w14:textId="77777777" w:rsidR="009756E5" w:rsidRDefault="00975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6A7A3" w14:textId="77777777" w:rsidR="009756E5" w:rsidRDefault="009756E5">
      <w:r>
        <w:separator/>
      </w:r>
    </w:p>
  </w:footnote>
  <w:footnote w:type="continuationSeparator" w:id="0">
    <w:p w14:paraId="4CF6DC00" w14:textId="77777777" w:rsidR="009756E5" w:rsidRDefault="009756E5">
      <w:r>
        <w:continuationSeparator/>
      </w:r>
    </w:p>
  </w:footnote>
  <w:footnote w:type="continuationNotice" w:id="1">
    <w:p w14:paraId="29525A85" w14:textId="77777777" w:rsidR="009756E5" w:rsidRDefault="009756E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0"/>
  </w:num>
  <w:num w:numId="12">
    <w:abstractNumId w:val="13"/>
  </w:num>
  <w:num w:numId="13">
    <w:abstractNumId w:val="21"/>
  </w:num>
  <w:num w:numId="14">
    <w:abstractNumId w:val="6"/>
  </w:num>
  <w:num w:numId="15">
    <w:abstractNumId w:val="1"/>
  </w:num>
  <w:num w:numId="16">
    <w:abstractNumId w:val="24"/>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2"/>
  </w:num>
  <w:num w:numId="29">
    <w:abstractNumId w:val="15"/>
  </w:num>
  <w:num w:numId="30">
    <w:abstractNumId w:val="18"/>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11B33"/>
    <w:rsid w:val="00011E42"/>
    <w:rsid w:val="0001294E"/>
    <w:rsid w:val="00012EB0"/>
    <w:rsid w:val="000133FC"/>
    <w:rsid w:val="00013A17"/>
    <w:rsid w:val="0001436B"/>
    <w:rsid w:val="0001511B"/>
    <w:rsid w:val="00016123"/>
    <w:rsid w:val="000172F0"/>
    <w:rsid w:val="000176F5"/>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4A0"/>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D9A"/>
    <w:rsid w:val="00082E1A"/>
    <w:rsid w:val="0008566E"/>
    <w:rsid w:val="00085874"/>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D13"/>
    <w:rsid w:val="000E5EBF"/>
    <w:rsid w:val="000E618A"/>
    <w:rsid w:val="000E68C8"/>
    <w:rsid w:val="000E690B"/>
    <w:rsid w:val="000E6C32"/>
    <w:rsid w:val="000E6DAB"/>
    <w:rsid w:val="000E6DDB"/>
    <w:rsid w:val="000E74A7"/>
    <w:rsid w:val="000E755D"/>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63EF"/>
    <w:rsid w:val="00116C92"/>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D1A"/>
    <w:rsid w:val="00127345"/>
    <w:rsid w:val="00127818"/>
    <w:rsid w:val="00130D3B"/>
    <w:rsid w:val="001318C8"/>
    <w:rsid w:val="00131C87"/>
    <w:rsid w:val="00131FC6"/>
    <w:rsid w:val="001325E9"/>
    <w:rsid w:val="00132EBF"/>
    <w:rsid w:val="00132F37"/>
    <w:rsid w:val="001330A3"/>
    <w:rsid w:val="0013370F"/>
    <w:rsid w:val="00133A0A"/>
    <w:rsid w:val="0013421A"/>
    <w:rsid w:val="001343D4"/>
    <w:rsid w:val="001346E3"/>
    <w:rsid w:val="00135226"/>
    <w:rsid w:val="001352B6"/>
    <w:rsid w:val="00136107"/>
    <w:rsid w:val="00136139"/>
    <w:rsid w:val="001367C6"/>
    <w:rsid w:val="001378DE"/>
    <w:rsid w:val="00137A3D"/>
    <w:rsid w:val="00141629"/>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2F8"/>
    <w:rsid w:val="00153542"/>
    <w:rsid w:val="0015382B"/>
    <w:rsid w:val="0015416A"/>
    <w:rsid w:val="00154365"/>
    <w:rsid w:val="001543DB"/>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4D9"/>
    <w:rsid w:val="001A2DA5"/>
    <w:rsid w:val="001A31AA"/>
    <w:rsid w:val="001A31D4"/>
    <w:rsid w:val="001A45C5"/>
    <w:rsid w:val="001A47EE"/>
    <w:rsid w:val="001A4C19"/>
    <w:rsid w:val="001A53B3"/>
    <w:rsid w:val="001A5A13"/>
    <w:rsid w:val="001A5D9F"/>
    <w:rsid w:val="001A646F"/>
    <w:rsid w:val="001A79D8"/>
    <w:rsid w:val="001A7EFF"/>
    <w:rsid w:val="001B07A8"/>
    <w:rsid w:val="001B0B6E"/>
    <w:rsid w:val="001B0C6E"/>
    <w:rsid w:val="001B1131"/>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3EF"/>
    <w:rsid w:val="001F715B"/>
    <w:rsid w:val="0020167A"/>
    <w:rsid w:val="002016EC"/>
    <w:rsid w:val="002018D3"/>
    <w:rsid w:val="00201E08"/>
    <w:rsid w:val="00202AD7"/>
    <w:rsid w:val="00202ADF"/>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2B77"/>
    <w:rsid w:val="0024363C"/>
    <w:rsid w:val="002436CD"/>
    <w:rsid w:val="00245B24"/>
    <w:rsid w:val="00246B61"/>
    <w:rsid w:val="00246C42"/>
    <w:rsid w:val="00247AF0"/>
    <w:rsid w:val="00247D4F"/>
    <w:rsid w:val="00247F83"/>
    <w:rsid w:val="00250218"/>
    <w:rsid w:val="00250262"/>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5267"/>
    <w:rsid w:val="00265343"/>
    <w:rsid w:val="00266436"/>
    <w:rsid w:val="00266742"/>
    <w:rsid w:val="002667DA"/>
    <w:rsid w:val="00266B89"/>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F70"/>
    <w:rsid w:val="002850FE"/>
    <w:rsid w:val="0028616A"/>
    <w:rsid w:val="00287178"/>
    <w:rsid w:val="0028762E"/>
    <w:rsid w:val="0028784E"/>
    <w:rsid w:val="00291C33"/>
    <w:rsid w:val="00293C1B"/>
    <w:rsid w:val="002941B3"/>
    <w:rsid w:val="002954CC"/>
    <w:rsid w:val="00295F08"/>
    <w:rsid w:val="00296D99"/>
    <w:rsid w:val="002970B0"/>
    <w:rsid w:val="0029720E"/>
    <w:rsid w:val="002972C6"/>
    <w:rsid w:val="002976F9"/>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96A"/>
    <w:rsid w:val="002E5F8C"/>
    <w:rsid w:val="002E6292"/>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C1B"/>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A6E"/>
    <w:rsid w:val="003D0AAA"/>
    <w:rsid w:val="003D228F"/>
    <w:rsid w:val="003D350D"/>
    <w:rsid w:val="003D38E4"/>
    <w:rsid w:val="003D44DB"/>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CB"/>
    <w:rsid w:val="00406096"/>
    <w:rsid w:val="00406871"/>
    <w:rsid w:val="004073E7"/>
    <w:rsid w:val="00407B4B"/>
    <w:rsid w:val="00407D5E"/>
    <w:rsid w:val="00411C70"/>
    <w:rsid w:val="00412074"/>
    <w:rsid w:val="0041291C"/>
    <w:rsid w:val="00412F8E"/>
    <w:rsid w:val="004130E6"/>
    <w:rsid w:val="00413B3A"/>
    <w:rsid w:val="00414423"/>
    <w:rsid w:val="00414678"/>
    <w:rsid w:val="00414EA0"/>
    <w:rsid w:val="004155EE"/>
    <w:rsid w:val="00415773"/>
    <w:rsid w:val="004158D4"/>
    <w:rsid w:val="00415A2F"/>
    <w:rsid w:val="00415E2A"/>
    <w:rsid w:val="004166EA"/>
    <w:rsid w:val="0041690F"/>
    <w:rsid w:val="00416AE9"/>
    <w:rsid w:val="00420070"/>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921"/>
    <w:rsid w:val="004505D5"/>
    <w:rsid w:val="004508F4"/>
    <w:rsid w:val="0045163F"/>
    <w:rsid w:val="00451975"/>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6F25"/>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6632"/>
    <w:rsid w:val="00486D60"/>
    <w:rsid w:val="004872F6"/>
    <w:rsid w:val="004873BD"/>
    <w:rsid w:val="00487A9B"/>
    <w:rsid w:val="00487E60"/>
    <w:rsid w:val="00487FD3"/>
    <w:rsid w:val="00490442"/>
    <w:rsid w:val="00490A92"/>
    <w:rsid w:val="00490D56"/>
    <w:rsid w:val="00490D58"/>
    <w:rsid w:val="00491616"/>
    <w:rsid w:val="0049209C"/>
    <w:rsid w:val="00492294"/>
    <w:rsid w:val="0049234B"/>
    <w:rsid w:val="0049234E"/>
    <w:rsid w:val="00492730"/>
    <w:rsid w:val="00492B3A"/>
    <w:rsid w:val="00493510"/>
    <w:rsid w:val="00494080"/>
    <w:rsid w:val="00494761"/>
    <w:rsid w:val="0049505D"/>
    <w:rsid w:val="0049575D"/>
    <w:rsid w:val="00495ABD"/>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E42"/>
    <w:rsid w:val="004B1375"/>
    <w:rsid w:val="004B1E5A"/>
    <w:rsid w:val="004B229D"/>
    <w:rsid w:val="004B2647"/>
    <w:rsid w:val="004B2C9D"/>
    <w:rsid w:val="004B32E1"/>
    <w:rsid w:val="004B39AE"/>
    <w:rsid w:val="004B4262"/>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21B3"/>
    <w:rsid w:val="00572F88"/>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0BA6"/>
    <w:rsid w:val="00651A10"/>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BDB"/>
    <w:rsid w:val="006B50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EAF"/>
    <w:rsid w:val="006F4F07"/>
    <w:rsid w:val="006F5135"/>
    <w:rsid w:val="006F56AE"/>
    <w:rsid w:val="006F5B07"/>
    <w:rsid w:val="006F6264"/>
    <w:rsid w:val="00700960"/>
    <w:rsid w:val="00700AB6"/>
    <w:rsid w:val="0070176B"/>
    <w:rsid w:val="00701B60"/>
    <w:rsid w:val="00701BF4"/>
    <w:rsid w:val="00702525"/>
    <w:rsid w:val="00702C39"/>
    <w:rsid w:val="00702C53"/>
    <w:rsid w:val="0070359B"/>
    <w:rsid w:val="00703608"/>
    <w:rsid w:val="00704106"/>
    <w:rsid w:val="00704408"/>
    <w:rsid w:val="00704588"/>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29"/>
    <w:rsid w:val="00781F85"/>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788"/>
    <w:rsid w:val="00795115"/>
    <w:rsid w:val="00795E20"/>
    <w:rsid w:val="0079602E"/>
    <w:rsid w:val="007964C8"/>
    <w:rsid w:val="007969C9"/>
    <w:rsid w:val="00796B5F"/>
    <w:rsid w:val="00797130"/>
    <w:rsid w:val="00797465"/>
    <w:rsid w:val="00797890"/>
    <w:rsid w:val="00797C3B"/>
    <w:rsid w:val="007A0FE4"/>
    <w:rsid w:val="007A1068"/>
    <w:rsid w:val="007A1117"/>
    <w:rsid w:val="007A12E6"/>
    <w:rsid w:val="007A1613"/>
    <w:rsid w:val="007A241F"/>
    <w:rsid w:val="007A277D"/>
    <w:rsid w:val="007A2CB1"/>
    <w:rsid w:val="007A3388"/>
    <w:rsid w:val="007A412A"/>
    <w:rsid w:val="007A43CC"/>
    <w:rsid w:val="007A47D8"/>
    <w:rsid w:val="007A487A"/>
    <w:rsid w:val="007A5290"/>
    <w:rsid w:val="007A54C2"/>
    <w:rsid w:val="007A5E8D"/>
    <w:rsid w:val="007A5E95"/>
    <w:rsid w:val="007A6AB7"/>
    <w:rsid w:val="007A6ED0"/>
    <w:rsid w:val="007A734B"/>
    <w:rsid w:val="007A79FC"/>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8E"/>
    <w:rsid w:val="007B67FD"/>
    <w:rsid w:val="007B7431"/>
    <w:rsid w:val="007B7676"/>
    <w:rsid w:val="007B783A"/>
    <w:rsid w:val="007B799E"/>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51D8"/>
    <w:rsid w:val="007C5248"/>
    <w:rsid w:val="007C54B7"/>
    <w:rsid w:val="007C66BD"/>
    <w:rsid w:val="007C6E34"/>
    <w:rsid w:val="007C6EF3"/>
    <w:rsid w:val="007C7626"/>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426"/>
    <w:rsid w:val="008208FC"/>
    <w:rsid w:val="00820DCE"/>
    <w:rsid w:val="00821319"/>
    <w:rsid w:val="00821EE8"/>
    <w:rsid w:val="00821F28"/>
    <w:rsid w:val="008224DD"/>
    <w:rsid w:val="008238E1"/>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653"/>
    <w:rsid w:val="00846721"/>
    <w:rsid w:val="00846987"/>
    <w:rsid w:val="00846C91"/>
    <w:rsid w:val="00846DD4"/>
    <w:rsid w:val="008472A5"/>
    <w:rsid w:val="00847453"/>
    <w:rsid w:val="008474E7"/>
    <w:rsid w:val="00847F38"/>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278"/>
    <w:rsid w:val="00891F9C"/>
    <w:rsid w:val="00892005"/>
    <w:rsid w:val="00892C77"/>
    <w:rsid w:val="008935AB"/>
    <w:rsid w:val="0089361C"/>
    <w:rsid w:val="00894253"/>
    <w:rsid w:val="008947DE"/>
    <w:rsid w:val="00894A50"/>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97"/>
    <w:rsid w:val="008C10A3"/>
    <w:rsid w:val="008C1187"/>
    <w:rsid w:val="008C12AA"/>
    <w:rsid w:val="008C1D21"/>
    <w:rsid w:val="008C22A6"/>
    <w:rsid w:val="008C3043"/>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1CDD"/>
    <w:rsid w:val="008F2995"/>
    <w:rsid w:val="008F2AA2"/>
    <w:rsid w:val="008F2ABE"/>
    <w:rsid w:val="008F2AD3"/>
    <w:rsid w:val="008F3245"/>
    <w:rsid w:val="008F336E"/>
    <w:rsid w:val="008F365F"/>
    <w:rsid w:val="008F4093"/>
    <w:rsid w:val="008F4D6B"/>
    <w:rsid w:val="008F5154"/>
    <w:rsid w:val="008F5A70"/>
    <w:rsid w:val="008F7F22"/>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21D"/>
    <w:rsid w:val="00913AC4"/>
    <w:rsid w:val="0091457B"/>
    <w:rsid w:val="00914A64"/>
    <w:rsid w:val="009156E7"/>
    <w:rsid w:val="00916045"/>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67C"/>
    <w:rsid w:val="0097380E"/>
    <w:rsid w:val="0097425E"/>
    <w:rsid w:val="009755AF"/>
    <w:rsid w:val="009756E5"/>
    <w:rsid w:val="00975937"/>
    <w:rsid w:val="009768AE"/>
    <w:rsid w:val="00976ED2"/>
    <w:rsid w:val="009771E3"/>
    <w:rsid w:val="009773D6"/>
    <w:rsid w:val="00977584"/>
    <w:rsid w:val="00977CD7"/>
    <w:rsid w:val="00980459"/>
    <w:rsid w:val="00980625"/>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61C9"/>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A008A7"/>
    <w:rsid w:val="00A009EB"/>
    <w:rsid w:val="00A0177A"/>
    <w:rsid w:val="00A03E7F"/>
    <w:rsid w:val="00A04834"/>
    <w:rsid w:val="00A04F76"/>
    <w:rsid w:val="00A0571C"/>
    <w:rsid w:val="00A05D91"/>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E52"/>
    <w:rsid w:val="00A13280"/>
    <w:rsid w:val="00A132B9"/>
    <w:rsid w:val="00A133FA"/>
    <w:rsid w:val="00A137DA"/>
    <w:rsid w:val="00A138B1"/>
    <w:rsid w:val="00A13C02"/>
    <w:rsid w:val="00A13E0A"/>
    <w:rsid w:val="00A14D63"/>
    <w:rsid w:val="00A1525D"/>
    <w:rsid w:val="00A15587"/>
    <w:rsid w:val="00A15713"/>
    <w:rsid w:val="00A16529"/>
    <w:rsid w:val="00A17D3C"/>
    <w:rsid w:val="00A20494"/>
    <w:rsid w:val="00A21108"/>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6F2"/>
    <w:rsid w:val="00A74196"/>
    <w:rsid w:val="00A74252"/>
    <w:rsid w:val="00A742CB"/>
    <w:rsid w:val="00A74337"/>
    <w:rsid w:val="00A74735"/>
    <w:rsid w:val="00A7506F"/>
    <w:rsid w:val="00A7694D"/>
    <w:rsid w:val="00A76EAC"/>
    <w:rsid w:val="00A77837"/>
    <w:rsid w:val="00A80A9D"/>
    <w:rsid w:val="00A81728"/>
    <w:rsid w:val="00A823CE"/>
    <w:rsid w:val="00A82896"/>
    <w:rsid w:val="00A83B82"/>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32D"/>
    <w:rsid w:val="00AF24F4"/>
    <w:rsid w:val="00AF2641"/>
    <w:rsid w:val="00AF2AAF"/>
    <w:rsid w:val="00AF2D6E"/>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7404"/>
    <w:rsid w:val="00B37ACF"/>
    <w:rsid w:val="00B37C08"/>
    <w:rsid w:val="00B406C0"/>
    <w:rsid w:val="00B4094C"/>
    <w:rsid w:val="00B4168E"/>
    <w:rsid w:val="00B423A4"/>
    <w:rsid w:val="00B42596"/>
    <w:rsid w:val="00B42721"/>
    <w:rsid w:val="00B4273E"/>
    <w:rsid w:val="00B42DD2"/>
    <w:rsid w:val="00B42FE9"/>
    <w:rsid w:val="00B43911"/>
    <w:rsid w:val="00B43B08"/>
    <w:rsid w:val="00B44435"/>
    <w:rsid w:val="00B451B5"/>
    <w:rsid w:val="00B45243"/>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E45"/>
    <w:rsid w:val="00B951DD"/>
    <w:rsid w:val="00B95988"/>
    <w:rsid w:val="00B96A54"/>
    <w:rsid w:val="00B96DAC"/>
    <w:rsid w:val="00B971A8"/>
    <w:rsid w:val="00B97ADA"/>
    <w:rsid w:val="00B97B7E"/>
    <w:rsid w:val="00B97B91"/>
    <w:rsid w:val="00B97F41"/>
    <w:rsid w:val="00BA0435"/>
    <w:rsid w:val="00BA04CD"/>
    <w:rsid w:val="00BA07AB"/>
    <w:rsid w:val="00BA0F6E"/>
    <w:rsid w:val="00BA14C4"/>
    <w:rsid w:val="00BA1979"/>
    <w:rsid w:val="00BA401A"/>
    <w:rsid w:val="00BA4CAD"/>
    <w:rsid w:val="00BA4CBB"/>
    <w:rsid w:val="00BA4E4D"/>
    <w:rsid w:val="00BA5255"/>
    <w:rsid w:val="00BA5438"/>
    <w:rsid w:val="00BA5545"/>
    <w:rsid w:val="00BA6849"/>
    <w:rsid w:val="00BA6B5B"/>
    <w:rsid w:val="00BA7DB9"/>
    <w:rsid w:val="00BB0185"/>
    <w:rsid w:val="00BB0253"/>
    <w:rsid w:val="00BB1B41"/>
    <w:rsid w:val="00BB1F6D"/>
    <w:rsid w:val="00BB2F16"/>
    <w:rsid w:val="00BB3224"/>
    <w:rsid w:val="00BB3566"/>
    <w:rsid w:val="00BB35F0"/>
    <w:rsid w:val="00BB3AB7"/>
    <w:rsid w:val="00BB4300"/>
    <w:rsid w:val="00BB4D3C"/>
    <w:rsid w:val="00BB64B2"/>
    <w:rsid w:val="00BB75E2"/>
    <w:rsid w:val="00BB7BDE"/>
    <w:rsid w:val="00BB7F02"/>
    <w:rsid w:val="00BC00F9"/>
    <w:rsid w:val="00BC03B9"/>
    <w:rsid w:val="00BC0596"/>
    <w:rsid w:val="00BC091F"/>
    <w:rsid w:val="00BC097A"/>
    <w:rsid w:val="00BC0C4E"/>
    <w:rsid w:val="00BC140F"/>
    <w:rsid w:val="00BC159D"/>
    <w:rsid w:val="00BC1736"/>
    <w:rsid w:val="00BC2429"/>
    <w:rsid w:val="00BC33DB"/>
    <w:rsid w:val="00BC3AEF"/>
    <w:rsid w:val="00BC4566"/>
    <w:rsid w:val="00BC5833"/>
    <w:rsid w:val="00BC6071"/>
    <w:rsid w:val="00BC6948"/>
    <w:rsid w:val="00BC6DAD"/>
    <w:rsid w:val="00BC70E6"/>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54B"/>
    <w:rsid w:val="00BE4AEE"/>
    <w:rsid w:val="00BE5B9F"/>
    <w:rsid w:val="00BE5C1E"/>
    <w:rsid w:val="00BE64A0"/>
    <w:rsid w:val="00BE6A38"/>
    <w:rsid w:val="00BE6DE9"/>
    <w:rsid w:val="00BE6FFC"/>
    <w:rsid w:val="00BE703B"/>
    <w:rsid w:val="00BF03EC"/>
    <w:rsid w:val="00BF05F5"/>
    <w:rsid w:val="00BF14D2"/>
    <w:rsid w:val="00BF1E3E"/>
    <w:rsid w:val="00BF1F79"/>
    <w:rsid w:val="00BF2130"/>
    <w:rsid w:val="00BF3CA9"/>
    <w:rsid w:val="00BF509F"/>
    <w:rsid w:val="00BF556F"/>
    <w:rsid w:val="00BF5C8D"/>
    <w:rsid w:val="00BF648F"/>
    <w:rsid w:val="00BF6968"/>
    <w:rsid w:val="00BF6BA3"/>
    <w:rsid w:val="00BF7956"/>
    <w:rsid w:val="00C0041C"/>
    <w:rsid w:val="00C0056C"/>
    <w:rsid w:val="00C017BA"/>
    <w:rsid w:val="00C01802"/>
    <w:rsid w:val="00C02193"/>
    <w:rsid w:val="00C030D9"/>
    <w:rsid w:val="00C03518"/>
    <w:rsid w:val="00C05A38"/>
    <w:rsid w:val="00C05D08"/>
    <w:rsid w:val="00C0609B"/>
    <w:rsid w:val="00C07CAF"/>
    <w:rsid w:val="00C07CBF"/>
    <w:rsid w:val="00C07D91"/>
    <w:rsid w:val="00C10078"/>
    <w:rsid w:val="00C109F7"/>
    <w:rsid w:val="00C11800"/>
    <w:rsid w:val="00C1249F"/>
    <w:rsid w:val="00C124ED"/>
    <w:rsid w:val="00C125C3"/>
    <w:rsid w:val="00C13140"/>
    <w:rsid w:val="00C1339D"/>
    <w:rsid w:val="00C1345B"/>
    <w:rsid w:val="00C14A6F"/>
    <w:rsid w:val="00C154D2"/>
    <w:rsid w:val="00C15543"/>
    <w:rsid w:val="00C157BC"/>
    <w:rsid w:val="00C15B76"/>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4A58"/>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2578"/>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329A"/>
    <w:rsid w:val="00CB3989"/>
    <w:rsid w:val="00CB486B"/>
    <w:rsid w:val="00CB5883"/>
    <w:rsid w:val="00CB59B6"/>
    <w:rsid w:val="00CB59D8"/>
    <w:rsid w:val="00CB5D4C"/>
    <w:rsid w:val="00CB5D78"/>
    <w:rsid w:val="00CB6544"/>
    <w:rsid w:val="00CB7906"/>
    <w:rsid w:val="00CC0A82"/>
    <w:rsid w:val="00CC0ABC"/>
    <w:rsid w:val="00CC1194"/>
    <w:rsid w:val="00CC29B9"/>
    <w:rsid w:val="00CC449F"/>
    <w:rsid w:val="00CC484F"/>
    <w:rsid w:val="00CC49E2"/>
    <w:rsid w:val="00CC4B01"/>
    <w:rsid w:val="00CC559C"/>
    <w:rsid w:val="00CC5D1B"/>
    <w:rsid w:val="00CC5E8E"/>
    <w:rsid w:val="00CC6B52"/>
    <w:rsid w:val="00CC6C07"/>
    <w:rsid w:val="00CC6C1A"/>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A4D"/>
    <w:rsid w:val="00D10A90"/>
    <w:rsid w:val="00D10C9D"/>
    <w:rsid w:val="00D11526"/>
    <w:rsid w:val="00D1217E"/>
    <w:rsid w:val="00D12431"/>
    <w:rsid w:val="00D12DD3"/>
    <w:rsid w:val="00D12EA6"/>
    <w:rsid w:val="00D13ADA"/>
    <w:rsid w:val="00D13F25"/>
    <w:rsid w:val="00D140FE"/>
    <w:rsid w:val="00D147AA"/>
    <w:rsid w:val="00D15052"/>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458"/>
    <w:rsid w:val="00D33291"/>
    <w:rsid w:val="00D34215"/>
    <w:rsid w:val="00D34302"/>
    <w:rsid w:val="00D34BB6"/>
    <w:rsid w:val="00D351F7"/>
    <w:rsid w:val="00D3588A"/>
    <w:rsid w:val="00D35BF9"/>
    <w:rsid w:val="00D35D79"/>
    <w:rsid w:val="00D3638F"/>
    <w:rsid w:val="00D3761D"/>
    <w:rsid w:val="00D40575"/>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579F7"/>
    <w:rsid w:val="00D57E0E"/>
    <w:rsid w:val="00D57F3E"/>
    <w:rsid w:val="00D603D4"/>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7A0"/>
    <w:rsid w:val="00D8723F"/>
    <w:rsid w:val="00D87D49"/>
    <w:rsid w:val="00D87E19"/>
    <w:rsid w:val="00D87F62"/>
    <w:rsid w:val="00D91025"/>
    <w:rsid w:val="00D91468"/>
    <w:rsid w:val="00D91481"/>
    <w:rsid w:val="00D927B0"/>
    <w:rsid w:val="00D927FD"/>
    <w:rsid w:val="00D92C88"/>
    <w:rsid w:val="00D9365D"/>
    <w:rsid w:val="00D93843"/>
    <w:rsid w:val="00D94134"/>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6855"/>
    <w:rsid w:val="00DC6E29"/>
    <w:rsid w:val="00DC716E"/>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4CB6"/>
    <w:rsid w:val="00DE5454"/>
    <w:rsid w:val="00DE5907"/>
    <w:rsid w:val="00DE595E"/>
    <w:rsid w:val="00DE7834"/>
    <w:rsid w:val="00DE7B5A"/>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1AF"/>
    <w:rsid w:val="00E0620D"/>
    <w:rsid w:val="00E06408"/>
    <w:rsid w:val="00E069B3"/>
    <w:rsid w:val="00E06AED"/>
    <w:rsid w:val="00E06BC5"/>
    <w:rsid w:val="00E073EC"/>
    <w:rsid w:val="00E076E5"/>
    <w:rsid w:val="00E07BAA"/>
    <w:rsid w:val="00E07CD5"/>
    <w:rsid w:val="00E11D49"/>
    <w:rsid w:val="00E12987"/>
    <w:rsid w:val="00E13195"/>
    <w:rsid w:val="00E14449"/>
    <w:rsid w:val="00E14FAC"/>
    <w:rsid w:val="00E15752"/>
    <w:rsid w:val="00E15AF0"/>
    <w:rsid w:val="00E15BE2"/>
    <w:rsid w:val="00E1610E"/>
    <w:rsid w:val="00E16144"/>
    <w:rsid w:val="00E166A5"/>
    <w:rsid w:val="00E16F19"/>
    <w:rsid w:val="00E17627"/>
    <w:rsid w:val="00E178E2"/>
    <w:rsid w:val="00E178FC"/>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00"/>
    <w:rsid w:val="00E40B6C"/>
    <w:rsid w:val="00E414AC"/>
    <w:rsid w:val="00E41B39"/>
    <w:rsid w:val="00E4233B"/>
    <w:rsid w:val="00E42AE8"/>
    <w:rsid w:val="00E42B9B"/>
    <w:rsid w:val="00E42C5F"/>
    <w:rsid w:val="00E432C5"/>
    <w:rsid w:val="00E441A5"/>
    <w:rsid w:val="00E44659"/>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0B5"/>
    <w:rsid w:val="00E9646E"/>
    <w:rsid w:val="00E96978"/>
    <w:rsid w:val="00E96A56"/>
    <w:rsid w:val="00E96AEE"/>
    <w:rsid w:val="00E9714D"/>
    <w:rsid w:val="00E974F1"/>
    <w:rsid w:val="00E9777C"/>
    <w:rsid w:val="00E97ADE"/>
    <w:rsid w:val="00E97B72"/>
    <w:rsid w:val="00EA0DC8"/>
    <w:rsid w:val="00EA1903"/>
    <w:rsid w:val="00EA26AE"/>
    <w:rsid w:val="00EA28F3"/>
    <w:rsid w:val="00EA2B7F"/>
    <w:rsid w:val="00EA3374"/>
    <w:rsid w:val="00EA3806"/>
    <w:rsid w:val="00EA398C"/>
    <w:rsid w:val="00EA3CF1"/>
    <w:rsid w:val="00EA3EA6"/>
    <w:rsid w:val="00EA40AB"/>
    <w:rsid w:val="00EA4A06"/>
    <w:rsid w:val="00EA4E34"/>
    <w:rsid w:val="00EA5639"/>
    <w:rsid w:val="00EA5C53"/>
    <w:rsid w:val="00EA6CB3"/>
    <w:rsid w:val="00EA6DCD"/>
    <w:rsid w:val="00EA7775"/>
    <w:rsid w:val="00EB0D8F"/>
    <w:rsid w:val="00EB103F"/>
    <w:rsid w:val="00EB1179"/>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553"/>
    <w:rsid w:val="00EF77AD"/>
    <w:rsid w:val="00EF7D8B"/>
    <w:rsid w:val="00F0036B"/>
    <w:rsid w:val="00F0140E"/>
    <w:rsid w:val="00F01817"/>
    <w:rsid w:val="00F01D28"/>
    <w:rsid w:val="00F0250B"/>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6A0"/>
    <w:rsid w:val="00F63A1B"/>
    <w:rsid w:val="00F64298"/>
    <w:rsid w:val="00F64A78"/>
    <w:rsid w:val="00F663DF"/>
    <w:rsid w:val="00F667EB"/>
    <w:rsid w:val="00F702AD"/>
    <w:rsid w:val="00F70474"/>
    <w:rsid w:val="00F7051A"/>
    <w:rsid w:val="00F70E4C"/>
    <w:rsid w:val="00F7132D"/>
    <w:rsid w:val="00F71A92"/>
    <w:rsid w:val="00F7264F"/>
    <w:rsid w:val="00F727C2"/>
    <w:rsid w:val="00F7390F"/>
    <w:rsid w:val="00F7406D"/>
    <w:rsid w:val="00F74BD3"/>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368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49AC"/>
    <w:rsid w:val="00FC570B"/>
    <w:rsid w:val="00FC627A"/>
    <w:rsid w:val="00FC6502"/>
    <w:rsid w:val="00FC6D49"/>
    <w:rsid w:val="00FC6D5F"/>
    <w:rsid w:val="00FC6F12"/>
    <w:rsid w:val="00FC755B"/>
    <w:rsid w:val="00FC7612"/>
    <w:rsid w:val="00FC77B7"/>
    <w:rsid w:val="00FC7E97"/>
    <w:rsid w:val="00FC7F44"/>
    <w:rsid w:val="00FD078A"/>
    <w:rsid w:val="00FD293F"/>
    <w:rsid w:val="00FD2AD2"/>
    <w:rsid w:val="00FD2C4F"/>
    <w:rsid w:val="00FD5169"/>
    <w:rsid w:val="00FD5C87"/>
    <w:rsid w:val="00FD61A9"/>
    <w:rsid w:val="00FD7941"/>
    <w:rsid w:val="00FD7948"/>
    <w:rsid w:val="00FE02C6"/>
    <w:rsid w:val="00FE03CD"/>
    <w:rsid w:val="00FE089D"/>
    <w:rsid w:val="00FE1721"/>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68F6"/>
    <w:rsid w:val="00FF0DB9"/>
    <w:rsid w:val="00FF104C"/>
    <w:rsid w:val="00FF10EC"/>
    <w:rsid w:val="00FF1AAC"/>
    <w:rsid w:val="00FF1B32"/>
    <w:rsid w:val="00FF25A1"/>
    <w:rsid w:val="00FF29D9"/>
    <w:rsid w:val="00FF2AB0"/>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30496F4-FB8C-498A-9D96-35256E32C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2366</TotalTime>
  <Pages>3</Pages>
  <Words>2490</Words>
  <Characters>14194</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1002</cp:revision>
  <cp:lastPrinted>2022-09-22T07:16:00Z</cp:lastPrinted>
  <dcterms:created xsi:type="dcterms:W3CDTF">2022-09-26T23:39:00Z</dcterms:created>
  <dcterms:modified xsi:type="dcterms:W3CDTF">2023-09-27T11:48:00Z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